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4DE2" w:rsidR="001349C2" w:rsidP="001349C2" w:rsidRDefault="001349C2" w14:paraId="8054b7c" w14:textId="8054b7c">
      <w:pPr>
        <w:spacing w:after="0"/>
        <w15:collapsed w:val="false"/>
        <w:rPr>
          <w:rStyle w:val="PozadinaSvijetloZelena"/>
          <w:noProof w:val="false"/>
          <w:shd w:val="clear" w:color="auto" w:fill="auto"/>
        </w:rPr>
      </w:pPr>
      <w:bookmarkStart w:name="_GoBack" w:id="0"/>
      <w:bookmarkEnd w:id="0"/>
      <w:r w:rsidRPr="00BF4DE2">
        <w:rPr>
          <w:rStyle w:val="PozadinaSvijetloZelena"/>
          <w:noProof w:val="false"/>
          <w:shd w:val="clear" w:color="auto" w:fill="auto"/>
        </w:rPr>
        <w:t>REPUBLIKA HRVATSKA</w:t>
      </w:r>
    </w:p>
    <w:p w:rsidRPr="00BF4DE2" w:rsidR="001349C2" w:rsidP="001349C2" w:rsidRDefault="00DD4B1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D4B11">
            <w:rPr>
              <w:rStyle w:val="eSPISCCParagraphDefaultFont"/>
              <w:rFonts w:eastAsiaTheme="minorHAnsi"/>
            </w:rPr>
            <w:t>Općinski sud u Splitu - Stalna služba u Sinju</w:t>
          </w:r>
        </w:sdtContent>
      </w:sdt>
      <w:r w:rsidRPr="00BF4DE2" w:rsidR="001349C2">
        <w:rPr>
          <w:rStyle w:val="PozadinaSvijetloZelena"/>
          <w:noProof w:val="false"/>
          <w:shd w:val="clear" w:color="auto" w:fill="auto"/>
        </w:rPr>
        <w:t xml:space="preserve"> </w:t>
      </w:r>
    </w:p>
    <w:p w:rsidRPr="00BF4DE2" w:rsidR="005D2A7B" w:rsidP="001349C2" w:rsidRDefault="00DD4B1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D4B11">
            <w:rPr>
              <w:rStyle w:val="eSPISCCParagraphDefaultFont"/>
              <w:rFonts w:eastAsiaTheme="minorHAnsi"/>
            </w:rPr>
            <w:t>Put Petrovca 3</w:t>
          </w:r>
        </w:sdtContent>
      </w:sdt>
      <w:r w:rsidRPr="00BF4DE2" w:rsidR="001349C2">
        <w:rPr>
          <w:rStyle w:val="PozadinaSvijetloZelena"/>
          <w:noProof w:val="false"/>
          <w:shd w:val="clear" w:color="auto" w:fill="auto"/>
        </w:rPr>
        <w:t xml:space="preserve"> </w:t>
      </w:r>
      <w:r w:rsidRPr="00BF4DE2" w:rsidR="005D2A7B">
        <w:rPr>
          <w:rStyle w:val="PozadinaSvijetloZelena"/>
          <w:noProof w:val="false"/>
          <w:shd w:val="clear" w:color="auto" w:fill="auto"/>
        </w:rPr>
        <w:t xml:space="preserve"> </w:t>
      </w:r>
    </w:p>
    <w:p w:rsidR="00E709C9" w:rsidP="00E709C9" w:rsidRDefault="00DD4B1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D4B11">
            <w:rPr>
              <w:rStyle w:val="eSPISCCParagraphDefaultFont"/>
              <w:rFonts w:eastAsiaTheme="minorHAnsi"/>
            </w:rPr>
            <w:t>21230</w:t>
          </w:r>
        </w:sdtContent>
      </w:sdt>
      <w:r w:rsidRPr="00BF4DE2"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D4B11">
            <w:rPr>
              <w:rStyle w:val="eSPISCCParagraphDefaultFont"/>
              <w:rFonts w:eastAsiaTheme="minorHAnsi"/>
            </w:rPr>
            <w:t>Sinj</w:t>
          </w:r>
        </w:sdtContent>
      </w:sdt>
      <w:r w:rsidRPr="00BF4DE2" w:rsidR="001349C2">
        <w:t xml:space="preserve"> </w:t>
      </w:r>
    </w:p>
    <w:p w:rsidR="00E709C9" w:rsidP="00E709C9" w:rsidRDefault="00E709C9">
      <w:pPr>
        <w:spacing w:after="0"/>
      </w:pPr>
    </w:p>
    <w:p w:rsidR="00CD6A12" w:rsidP="00E709C9" w:rsidRDefault="00CD6A12">
      <w:pPr>
        <w:spacing w:after="0"/>
        <w:jc w:val="right"/>
        <w:rPr>
          <w:rStyle w:val="PozadinaSvijetloCrvena"/>
          <w:noProof w:val="false"/>
          <w:shd w:val="clear" w:color="auto" w:fill="auto"/>
        </w:rPr>
      </w:pPr>
    </w:p>
    <w:p w:rsidRPr="00BF4DE2" w:rsidR="009F44DD" w:rsidP="00E709C9" w:rsidRDefault="009F44DD">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1835100914"/>
          <w:placeholder>
            <w:docPart w:val="4C1EFAA467444E53AB86DCED71A6F7A3"/>
          </w:placeholder>
          <w:dataBinding w:xpath="/icms/DomainObject.Predmet.OznakaBroj/derivirana_varijabla[@naziv='DomainObject.Predmet.OznakaBroj_1']" w:storeItemID="{100293BC-3C9C-4740-99C7-73F5E9006100}"/>
          <w:text/>
        </w:sdtPr>
        <w:sdtEndPr>
          <w:rPr>
            <w:rStyle w:val="eSPISCCParagraphDefaultFont"/>
          </w:rPr>
        </w:sdtEndPr>
        <w:sdtContent>
          <w:r w:rsidRPr="00DD4B11" w:rsidR="00DD4B11">
            <w:rPr>
              <w:rStyle w:val="eSPISCCParagraphDefaultFont"/>
              <w:rFonts w:eastAsiaTheme="minorHAnsi"/>
            </w:rPr>
            <w:t>P-905/2023</w:t>
          </w:r>
        </w:sdtContent>
      </w:sdt>
    </w:p>
    <w:p w:rsidRPr="00BF4DE2" w:rsidR="00D81ABB" w:rsidP="00D81ABB" w:rsidRDefault="00D81ABB">
      <w:pPr>
        <w:pStyle w:val="Naslovdokumenta"/>
        <w:suppressAutoHyphens/>
        <w:spacing w:before="0" w:after="0"/>
      </w:pPr>
    </w:p>
    <w:p w:rsidRPr="00BF4DE2" w:rsidR="00D81ABB" w:rsidP="00D81ABB" w:rsidRDefault="00D81ABB">
      <w:pPr>
        <w:pStyle w:val="Poetniodjeljak"/>
        <w:spacing w:before="0" w:after="0"/>
      </w:pPr>
      <w:r w:rsidRPr="00BF4DE2">
        <w:t>PRAVNA STVAR:</w:t>
      </w:r>
    </w:p>
    <w:p w:rsidRPr="00EE54E8" w:rsidR="00B7371E" w:rsidP="00B7371E" w:rsidRDefault="00B7371E">
      <w:pPr>
        <w:tabs>
          <w:tab w:val="left" w:pos="1560"/>
        </w:tabs>
        <w:spacing w:after="0"/>
        <w:rPr>
          <w:noProof/>
        </w:rPr>
      </w:pPr>
      <w:r w:rsidRPr="00EE54E8">
        <w:rPr>
          <w:noProof/>
        </w:rPr>
        <w:t>TUŽITELJ:</w:t>
      </w:r>
      <w:r w:rsidRPr="00EE54E8">
        <w:rPr>
          <w:noProof/>
        </w:rPr>
        <w:tab/>
      </w:r>
      <w:sdt>
        <w:sdtPr>
          <w:rPr>
            <w:rStyle w:val="eSPISCCParagraphDefaultFont"/>
            <w:rFonts w:eastAsiaTheme="minorHAnsi"/>
          </w:rPr>
          <w:alias w:val="Tužitelj (identifikacija, OIB, adresa)"/>
          <w:tag w:val="DomainObject.Predmet.StrankaFormatedWithAdressOIB_1"/>
          <w:id w:val="-2113194559"/>
          <w:placeholder>
            <w:docPart w:val="76CE2C54DDDC466DA7401D5D29A02F96"/>
          </w:placeholder>
          <w:dataBinding w:xpath="/icms/DomainObject.Predmet.StrankaFormatedWithAdressOIB/derivirana_varijabla[@naziv='DomainObject.Predmet.StrankaFormatedWithAdressOIB_1']" w:storeItemID="{100293BC-3C9C-4740-99C7-73F5E9006100}"/>
          <w:text w:multiLine="true"/>
        </w:sdtPr>
        <w:sdtEndPr>
          <w:rPr>
            <w:rStyle w:val="eSPISCCParagraphDefaultFont"/>
          </w:rPr>
        </w:sdtEndPr>
        <w:sdtContent>
          <w:r w:rsidRPr="00DD4B11" w:rsidR="00DD4B11">
            <w:rPr>
              <w:rStyle w:val="eSPISCCParagraphDefaultFont"/>
              <w:rFonts w:eastAsiaTheme="minorHAnsi"/>
            </w:rPr>
            <w:t xml:space="preserve"> Zoran Nerlović, OIB 03579106724, Deankovićeva ulica 11, 21217 Kaštel Novi zastupanog po punomoćniku Nena Vujević; Klara Palada, OIB 57903582403, Put Dragočeva 3, 21212 Kaštel Sućurac zastupane po punomoćniku Nena Vujević; Mate Nerlović, OIB 29046496855, Deankovićeva ulica 11, 21217 Kaštel Novi zastupanog po punomoćniku Nena Vujević; Nera Šunjić, OIB 56527206226, Sukoišanska 33, 21000 Split zastupane po punomoćniku Nena Vujević</w:t>
          </w:r>
        </w:sdtContent>
      </w:sdt>
      <w:r w:rsidRPr="00EE54E8">
        <w:rPr>
          <w:noProof/>
        </w:rPr>
        <w:t xml:space="preserve"> </w:t>
      </w:r>
    </w:p>
    <w:p w:rsidRPr="00EE54E8" w:rsidR="00B7371E" w:rsidP="00B7371E" w:rsidRDefault="00B7371E">
      <w:pPr>
        <w:tabs>
          <w:tab w:val="left" w:pos="1560"/>
        </w:tabs>
        <w:spacing w:after="0"/>
        <w:rPr>
          <w:noProof/>
        </w:rPr>
      </w:pPr>
      <w:r w:rsidRPr="00EE54E8">
        <w:rPr>
          <w:noProof/>
        </w:rPr>
        <w:t>TUŽENIK:</w:t>
      </w:r>
      <w:r w:rsidRPr="00EE54E8">
        <w:rPr>
          <w:noProof/>
        </w:rPr>
        <w:tab/>
      </w:r>
      <w:sdt>
        <w:sdtPr>
          <w:rPr>
            <w:rStyle w:val="eSPISCCParagraphDefaultFont"/>
            <w:rFonts w:eastAsiaTheme="minorHAnsi"/>
          </w:rPr>
          <w:alias w:val="Tuženik (identifikacija, OIB, adresa)"/>
          <w:tag w:val="DomainObject.Predmet.ProtustrankaFormatedWithAdressOIB_1"/>
          <w:id w:val="2015877573"/>
          <w:placeholder>
            <w:docPart w:val="50898621949F49D1B69E128328C9E140"/>
          </w:placeholder>
          <w:dataBinding w:xpath="/icms/DomainObject.Predmet.ProtustrankaFormatedWithAdressOIB/derivirana_varijabla[@naziv='DomainObject.Predmet.ProtustrankaFormatedWithAdressOIB_1']" w:storeItemID="{100293BC-3C9C-4740-99C7-73F5E9006100}"/>
          <w:text w:multiLine="true"/>
        </w:sdtPr>
        <w:sdtEndPr>
          <w:rPr>
            <w:rStyle w:val="eSPISCCParagraphDefaultFont"/>
          </w:rPr>
        </w:sdtEndPr>
        <w:sdtContent>
          <w:r w:rsidRPr="00DD4B11" w:rsidR="00DD4B11">
            <w:rPr>
              <w:rStyle w:val="eSPISCCParagraphDefaultFont"/>
              <w:rFonts w:eastAsiaTheme="minorHAnsi"/>
            </w:rPr>
            <w:t xml:space="preserve"> Mijo Nerlović-Murat; Mate Nerlović-Murat; Branka Murat, OIB 85357087197, Osoje 40, 21232 Osoje; Marko Murat Nerlović; Lucija Rudić; Anka Čatipović; Ivka Jokić; Cvita Slavica; Hrvoje Galić, OIB 24451518563, Eugena Buktenice 2, 21430 Nečujam; Tatjana Jutronić, OIB 29889181028, Vojka Krstulovića 11, 21000 Split; Ivan Rudić; Marko Rudić, OIB 99893344254, Prisoje 41, 21232 Prisoje; Snježana Radanović, OIB 22307536439, Kraj 7b, 21232 Kraj; Helena Vuković, OIB 65967940115, Ulica Kneza Domagoja 18, 21210 Solin; Željka Buzov, OIB 75560376867, Ive Tijardovića 18, 21000 Split</w:t>
          </w:r>
        </w:sdtContent>
      </w:sdt>
      <w:r w:rsidRPr="00EE54E8">
        <w:rPr>
          <w:noProof/>
        </w:rPr>
        <w:t xml:space="preserve"> </w:t>
      </w:r>
    </w:p>
    <w:p w:rsidRPr="00EE54E8" w:rsidR="00B7371E" w:rsidP="00B7371E" w:rsidRDefault="00B7371E">
      <w:pPr>
        <w:tabs>
          <w:tab w:val="left" w:pos="1560"/>
        </w:tabs>
        <w:spacing w:after="0"/>
        <w:rPr>
          <w:noProof/>
        </w:rPr>
      </w:pPr>
      <w:r w:rsidRPr="00EE54E8">
        <w:rPr>
          <w:noProof/>
        </w:rPr>
        <w:t>RADI:</w:t>
      </w:r>
      <w:r w:rsidRPr="00EE54E8">
        <w:rPr>
          <w:noProof/>
        </w:rPr>
        <w:tab/>
      </w:r>
      <w:sdt>
        <w:sdtPr>
          <w:rPr>
            <w:rStyle w:val="eSPISCCParagraphDefaultFont"/>
            <w:rFonts w:eastAsiaTheme="minorHAnsi"/>
          </w:rPr>
          <w:alias w:val="Radi (naziv vrste spora)"/>
          <w:tag w:val="DomainObject.Predmet.VrstaSpora.Naziv_1"/>
          <w:id w:val="-1491097621"/>
          <w:placeholder>
            <w:docPart w:val="E7EE277C26EA4993A50C163A4FB28F69"/>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DD4B11" w:rsidR="00DD4B11">
            <w:rPr>
              <w:rStyle w:val="eSPISCCParagraphDefaultFont"/>
              <w:rFonts w:eastAsiaTheme="minorHAnsi"/>
            </w:rPr>
            <w:t>Stvarno - pravo vlasništva nekretnine</w:t>
          </w:r>
        </w:sdtContent>
      </w:sdt>
      <w:r w:rsidRPr="00EE54E8">
        <w:rPr>
          <w:noProof/>
        </w:rPr>
        <w:t xml:space="preserve"> </w:t>
      </w:r>
    </w:p>
    <w:p w:rsidRPr="00BF4DE2" w:rsidR="00435F04" w:rsidP="00435F04" w:rsidRDefault="00435F04">
      <w:pPr>
        <w:pStyle w:val="NormaleSPIS"/>
        <w:spacing w:after="0"/>
        <w:jc w:val="center"/>
      </w:pPr>
    </w:p>
    <w:p w:rsidRPr="00BF4DE2" w:rsidR="00963C4A" w:rsidP="00963C4A" w:rsidRDefault="00963C4A">
      <w:pPr>
        <w:pStyle w:val="Poetniodjeljak"/>
        <w:spacing w:before="0" w:after="0"/>
        <w:jc w:val="center"/>
      </w:pPr>
      <w:r w:rsidRPr="00BF4DE2">
        <w:t xml:space="preserve">P O Z I V </w:t>
      </w:r>
    </w:p>
    <w:p w:rsidRPr="00BF4DE2" w:rsidR="00963C4A" w:rsidP="00963C4A" w:rsidRDefault="00963C4A">
      <w:pPr>
        <w:pStyle w:val="Poetniodjeljak"/>
        <w:spacing w:before="0" w:after="0"/>
        <w:jc w:val="center"/>
      </w:pPr>
      <w:r w:rsidRPr="00BF4DE2">
        <w:t>ZA GLAVNU RASPRAVU</w:t>
      </w:r>
    </w:p>
    <w:p w:rsidRPr="00BF4DE2" w:rsidR="009411EA" w:rsidP="00435F04" w:rsidRDefault="009411EA">
      <w:pPr>
        <w:pStyle w:val="NormaleSPIS"/>
        <w:spacing w:after="0"/>
        <w:jc w:val="center"/>
      </w:pPr>
    </w:p>
    <w:p w:rsidR="00653BE0" w:rsidP="00D81ABB" w:rsidRDefault="00800645">
      <w:pPr>
        <w:pStyle w:val="NormaleSPIS"/>
        <w:spacing w:after="0"/>
      </w:pPr>
      <w:r w:rsidRPr="00BF4DE2">
        <w:rPr>
          <w:noProof/>
        </w:rPr>
        <w:t xml:space="preserve">Pozivate se na </w:t>
      </w:r>
      <w:r w:rsidRPr="00BF4DE2" w:rsidR="00B10637">
        <w:rPr>
          <w:noProof/>
        </w:rPr>
        <w:t>glavnu raspravu</w:t>
      </w:r>
      <w:r w:rsidRPr="00BF4DE2">
        <w:rPr>
          <w:noProof/>
        </w:rPr>
        <w:t xml:space="preserve"> u gornjem predmetu </w:t>
      </w:r>
      <w:r w:rsidRPr="00BF4DE2" w:rsidR="00B10637">
        <w:rPr>
          <w:noProof/>
        </w:rPr>
        <w:t>koja</w:t>
      </w:r>
      <w:r w:rsidRPr="00BF4DE2" w:rsidR="00A516E6">
        <w:rPr>
          <w:noProof/>
        </w:rPr>
        <w:t xml:space="preserve"> će se održati </w:t>
      </w:r>
      <w:r w:rsidRPr="00BF4DE2">
        <w:rPr>
          <w:noProof/>
        </w:rPr>
        <w:t xml:space="preserve"> </w:t>
      </w:r>
      <w:sdt>
        <w:sdtPr>
          <w:rPr>
            <w:rStyle w:val="eSPISCCParagraphDefaultFont"/>
          </w:rPr>
          <w:alias w:val="Datum sudske radnje"/>
          <w:tag w:val="DomainObject.UcesnikSudskeRadnje.SudskaRadnja.PlaniraniPocetakDa"/>
          <w:id w:val="-834612113"/>
          <w:placeholder>
            <w:docPart w:val="8CBD48A3D43F4725BFA3644784EFCFB9"/>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DD4B11" w:rsidR="00DD4B11">
            <w:rPr>
              <w:rStyle w:val="eSPISCCParagraphDefaultFont"/>
            </w:rPr>
            <w:t>8. listopada 2026.</w:t>
          </w:r>
        </w:sdtContent>
      </w:sdt>
      <w:r w:rsidRPr="00BF4DE2">
        <w:rPr>
          <w:noProof/>
        </w:rPr>
        <w:t xml:space="preserve">  u </w:t>
      </w:r>
      <w:sdt>
        <w:sdtPr>
          <w:rPr>
            <w:rStyle w:val="eSPISCCParagraphDefaultFont"/>
          </w:rPr>
          <w:alias w:val="Vrijeme-sat"/>
          <w:tag w:val="DomainObject.UcesnikSudskeRadnje.SudskaRadnja.PlaniraniPocetakVr"/>
          <w:id w:val="171228347"/>
          <w:placeholder>
            <w:docPart w:val="F86ACD1AB65C41AF96D95354B064E03E"/>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DD4B11" w:rsidR="00DD4B11">
            <w:rPr>
              <w:rStyle w:val="eSPISCCParagraphDefaultFont"/>
            </w:rPr>
            <w:t>13:00</w:t>
          </w:r>
        </w:sdtContent>
      </w:sdt>
      <w:r w:rsidRPr="00BF4DE2">
        <w:rPr>
          <w:noProof/>
        </w:rPr>
        <w:t xml:space="preserve">  sati, soba broj </w:t>
      </w:r>
      <w:sdt>
        <w:sdtPr>
          <w:rPr>
            <w:rStyle w:val="eSPISCCParagraphDefaultFont"/>
          </w:rPr>
          <w:alias w:val="Broj sobe"/>
          <w:tag w:val="DomainObject.UcesnikSudskeRadnje.SudskaRadnja.Prostorija.Oznaka_"/>
          <w:id w:val="-1276863471"/>
          <w:placeholder>
            <w:docPart w:val="D3C47FF01E8F4A67A7844AD4CE6F9C3E"/>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DD4B11" w:rsidR="00DD4B11">
            <w:rPr>
              <w:rStyle w:val="eSPISCCParagraphDefaultFont"/>
            </w:rPr>
            <w:t>32/I</w:t>
          </w:r>
        </w:sdtContent>
      </w:sdt>
      <w:r w:rsidRPr="00BF4DE2" w:rsidR="00653BE0">
        <w:t>.</w:t>
      </w:r>
    </w:p>
    <w:p w:rsidRPr="00182FEF" w:rsidR="00182FEF" w:rsidP="00182FEF" w:rsidRDefault="00182FEF">
      <w:pPr>
        <w:spacing w:after="0"/>
        <w:ind w:firstLine="567"/>
        <w:jc w:val="both"/>
        <w:rPr>
          <w:rFonts w:eastAsia="Times New Roman"/>
          <w:lang w:eastAsia="hr-HR"/>
        </w:rPr>
      </w:pPr>
      <w:r w:rsidRPr="00182FEF">
        <w:rPr>
          <w:rFonts w:eastAsia="Times New Roman"/>
          <w:lang w:eastAsia="hr-HR"/>
        </w:rPr>
        <w:t xml:space="preserve">Na ročištu će se izvoditi dokaz </w:t>
      </w:r>
      <w:sdt>
        <w:sdtPr>
          <w:rPr>
            <w:rStyle w:val="eSPISCCParagraphDefaultFont"/>
            <w:rFonts w:eastAsiaTheme="minorHAnsi"/>
          </w:rPr>
          <w:alias w:val="Predmet_Dokaz (opis)"/>
          <w:tag w:val="UserObject.Predmet.DokazOpis_1"/>
          <w:id w:val="927462136"/>
          <w:placeholder>
            <w:docPart w:val="FA7E4F94B654485EA1396F2C2E401DC2"/>
          </w:placeholder>
          <w:showingPlcHdr/>
          <w:dataBinding w:xpath="/icms/UserObject.Predmet.DokazOpis/derivirana_varijabla[@naziv='UserObject.Predmet.DokazOpis_1']" w:storeItemID="{100293BC-3C9C-4740-99C7-73F5E9006100}"/>
          <w:text w:multiLine="true"/>
        </w:sdtPr>
        <w:sdtEndPr>
          <w:rPr>
            <w:rStyle w:val="Zadanifontodlomka"/>
            <w:rFonts w:eastAsia="Times New Roman" w:cstheme="minorBidi"/>
            <w:noProof w:val="false"/>
            <w:shd w:val="clear" w:color="auto" w:fill="CCFFCC"/>
          </w:rPr>
        </w:sdtEndPr>
        <w:sdtContent>
          <w:r w:rsidRPr="00DD4B11">
            <w:rPr>
              <w:rStyle w:val="Tekstrezerviranogmjesta"/>
            </w:rPr>
            <w:t>.._.._.._.._.._.._.._..</w:t>
          </w:r>
        </w:sdtContent>
      </w:sdt>
      <w:r w:rsidRPr="00182FEF">
        <w:rPr>
          <w:rFonts w:eastAsia="Times New Roman"/>
          <w:lang w:eastAsia="hr-HR"/>
        </w:rPr>
        <w:t>.</w:t>
      </w:r>
    </w:p>
    <w:p w:rsidRPr="000D7241" w:rsidR="000D7241" w:rsidP="000D7241" w:rsidRDefault="000D7241">
      <w:pPr>
        <w:spacing w:after="0"/>
        <w:ind w:firstLine="567"/>
        <w:jc w:val="both"/>
        <w:rPr>
          <w:rFonts w:eastAsia="Times New Roman"/>
          <w:lang w:eastAsia="hr-HR"/>
        </w:rPr>
      </w:pPr>
      <w:r w:rsidRPr="000D7241">
        <w:rPr>
          <w:rFonts w:eastAsia="Times New Roman"/>
          <w:lang w:eastAsia="hr-HR"/>
        </w:rPr>
        <w:t xml:space="preserve">Ako s ročišta za glavnu raspravu izostane tužitelj, ili ako na to ročište ne dođe tuženik, a uredno su pozvani, rasprava će se održati s prisutnom strankom (članak 295. stavak 1. </w:t>
      </w:r>
      <w:r w:rsidRPr="000D7241">
        <w:rPr>
          <w:rStyle w:val="postbody1"/>
          <w:rFonts w:eastAsia="Times New Roman"/>
          <w:bCs/>
          <w:sz w:val="24"/>
          <w:szCs w:val="24"/>
          <w:lang w:eastAsia="hr-HR"/>
        </w:rPr>
        <w:t>Zakona o parničnom postupku "Narodne novine", broj 53/91., 91/92., 112/99., 88/01., 117/03., 84/08., 123/08., 57/11., 25/13., 89/14. i 70/19</w:t>
      </w:r>
      <w:r w:rsidR="00A45B0C">
        <w:rPr>
          <w:rStyle w:val="postbody1"/>
          <w:rFonts w:eastAsia="Times New Roman"/>
          <w:bCs/>
          <w:sz w:val="24"/>
          <w:szCs w:val="24"/>
          <w:lang w:eastAsia="hr-HR"/>
        </w:rPr>
        <w:t>, 80/22</w:t>
      </w:r>
      <w:r w:rsidR="007D5420">
        <w:rPr>
          <w:rStyle w:val="postbody1"/>
          <w:rFonts w:eastAsia="Times New Roman"/>
          <w:bCs/>
          <w:sz w:val="24"/>
          <w:szCs w:val="24"/>
          <w:lang w:eastAsia="hr-HR"/>
        </w:rPr>
        <w:t>;114/22</w:t>
      </w:r>
      <w:r w:rsidRPr="000D7241">
        <w:rPr>
          <w:rStyle w:val="postbody1"/>
          <w:rFonts w:eastAsia="Times New Roman"/>
          <w:bCs/>
          <w:sz w:val="24"/>
          <w:szCs w:val="24"/>
          <w:lang w:eastAsia="hr-HR"/>
        </w:rPr>
        <w:t xml:space="preserve"> – dalje: ZPP</w:t>
      </w:r>
      <w:r w:rsidRPr="000D7241">
        <w:rPr>
          <w:rFonts w:eastAsia="Times New Roman"/>
          <w:lang w:eastAsia="hr-HR"/>
        </w:rPr>
        <w:t xml:space="preserve">). </w:t>
      </w:r>
    </w:p>
    <w:p w:rsidRPr="00BF4DE2" w:rsidR="000D7241" w:rsidP="000D7241" w:rsidRDefault="000D7241">
      <w:pPr>
        <w:spacing w:after="0"/>
        <w:ind w:firstLine="567"/>
        <w:jc w:val="both"/>
        <w:rPr>
          <w:rFonts w:eastAsia="Times New Roman"/>
          <w:lang w:eastAsia="hr-HR"/>
        </w:rPr>
      </w:pPr>
      <w:r w:rsidRPr="00BF4DE2">
        <w:rPr>
          <w:rFonts w:eastAsia="Times New Roman"/>
          <w:lang w:eastAsia="hr-HR"/>
        </w:rPr>
        <w:t>Ako s ročišta za glavnu raspravu neopravdano izostanu obje stranke ili ako dođu na ročište, ali se neće upustiti u raspravljanje, ili se udalje s ročišta, smatrat će se da je tužitelj povukao tužbu (članak 295. stavak 2. ZPP-a).</w:t>
      </w:r>
    </w:p>
    <w:p w:rsidRPr="00BF4DE2" w:rsidR="00963C4A" w:rsidP="00963C4A" w:rsidRDefault="00800645">
      <w:pPr>
        <w:spacing w:after="0"/>
        <w:ind w:firstLine="567"/>
        <w:jc w:val="both"/>
        <w:rPr>
          <w:rFonts w:eastAsia="Times New Roman"/>
          <w:lang w:eastAsia="hr-HR"/>
        </w:rPr>
      </w:pPr>
      <w:r w:rsidRPr="00BF4DE2">
        <w:rPr>
          <w:rFonts w:eastAsia="Times New Roman"/>
          <w:lang w:eastAsia="hr-HR"/>
        </w:rPr>
        <w:t xml:space="preserve">Stranke mogu </w:t>
      </w:r>
      <w:r w:rsidRPr="00BF4DE2" w:rsidR="00B10637">
        <w:rPr>
          <w:rFonts w:eastAsia="Times New Roman"/>
          <w:lang w:eastAsia="hr-HR"/>
        </w:rPr>
        <w:t>tijekom glavne rasprave</w:t>
      </w:r>
      <w:r w:rsidRPr="00BF4DE2">
        <w:rPr>
          <w:rFonts w:eastAsia="Times New Roman"/>
          <w:lang w:eastAsia="hr-HR"/>
        </w:rPr>
        <w:t xml:space="preserve"> iznositi nove činjenice i predlagati nove dokaze samo ako ih bez svoje krivnje nisu mogle iznijeti, odnosno predložiti </w:t>
      </w:r>
      <w:r w:rsidRPr="00BF4DE2" w:rsidR="00963C4A">
        <w:rPr>
          <w:rFonts w:eastAsia="Times New Roman"/>
          <w:lang w:eastAsia="hr-HR"/>
        </w:rPr>
        <w:t>prije zaključenja prethodnog postupka (članak 299. stavak 2. ZPP-a).</w:t>
      </w:r>
    </w:p>
    <w:p w:rsidRPr="00BF4DE2" w:rsidR="00800645" w:rsidP="00D81ABB" w:rsidRDefault="00B10637">
      <w:pPr>
        <w:spacing w:after="0"/>
        <w:ind w:firstLine="567"/>
        <w:jc w:val="both"/>
        <w:rPr>
          <w:rFonts w:eastAsia="Times New Roman"/>
          <w:lang w:eastAsia="hr-HR"/>
        </w:rPr>
      </w:pPr>
      <w:r w:rsidRPr="00BF4DE2">
        <w:rPr>
          <w:rFonts w:eastAsia="Times New Roman"/>
          <w:lang w:eastAsia="hr-HR"/>
        </w:rPr>
        <w:t xml:space="preserve"> </w:t>
      </w:r>
      <w:r w:rsidRPr="00BF4DE2" w:rsidR="00800645">
        <w:rPr>
          <w:rFonts w:eastAsia="Times New Roman"/>
          <w:lang w:eastAsia="hr-HR"/>
        </w:rPr>
        <w:t xml:space="preserve">Nove činjenice i nove dokaze koje su stranke iznijele, odnosno predložile </w:t>
      </w:r>
      <w:r w:rsidRPr="00BF4DE2" w:rsidR="00963C4A">
        <w:rPr>
          <w:rFonts w:eastAsia="Times New Roman"/>
          <w:lang w:eastAsia="hr-HR"/>
        </w:rPr>
        <w:t>tijekom glavne rasprave</w:t>
      </w:r>
      <w:r w:rsidRPr="00BF4DE2" w:rsidR="00800645">
        <w:rPr>
          <w:rFonts w:eastAsia="Times New Roman"/>
          <w:lang w:eastAsia="hr-HR"/>
        </w:rPr>
        <w:t xml:space="preserve"> protivno gore navedenom, sud neće</w:t>
      </w:r>
      <w:r w:rsidRPr="00BF4DE2" w:rsidR="00D81ABB">
        <w:rPr>
          <w:rFonts w:eastAsia="Times New Roman"/>
          <w:lang w:eastAsia="hr-HR"/>
        </w:rPr>
        <w:t xml:space="preserve"> uzeti u obzir (članak </w:t>
      </w:r>
      <w:r w:rsidRPr="00BF4DE2" w:rsidR="00963C4A">
        <w:rPr>
          <w:rFonts w:eastAsia="Times New Roman"/>
          <w:lang w:eastAsia="hr-HR"/>
        </w:rPr>
        <w:t>299. stavak 3.</w:t>
      </w:r>
      <w:r w:rsidRPr="00BF4DE2" w:rsidR="00F06996">
        <w:rPr>
          <w:rFonts w:eastAsia="Times New Roman"/>
          <w:lang w:eastAsia="hr-HR"/>
        </w:rPr>
        <w:t xml:space="preserve"> </w:t>
      </w:r>
      <w:r w:rsidRPr="00BF4DE2" w:rsidR="00800645">
        <w:rPr>
          <w:rFonts w:eastAsia="Times New Roman"/>
          <w:lang w:eastAsia="hr-HR"/>
        </w:rPr>
        <w:t>ZPP</w:t>
      </w:r>
      <w:r w:rsidRPr="00BF4DE2" w:rsidR="00A20A0D">
        <w:rPr>
          <w:rFonts w:eastAsia="Times New Roman"/>
          <w:lang w:eastAsia="hr-HR"/>
        </w:rPr>
        <w:t>-a)</w:t>
      </w:r>
      <w:r w:rsidRPr="00BF4DE2" w:rsidR="00800645">
        <w:rPr>
          <w:rFonts w:eastAsia="Times New Roman"/>
          <w:lang w:eastAsia="hr-HR"/>
        </w:rPr>
        <w:t>.</w:t>
      </w:r>
    </w:p>
    <w:p w:rsidRPr="00BF4DE2" w:rsidR="00B10637" w:rsidP="00D81ABB" w:rsidRDefault="00B10637">
      <w:pPr>
        <w:spacing w:after="0"/>
        <w:ind w:firstLine="567"/>
        <w:jc w:val="both"/>
        <w:rPr>
          <w:rFonts w:eastAsia="Times New Roman"/>
          <w:lang w:eastAsia="hr-HR"/>
        </w:rPr>
      </w:pPr>
    </w:p>
    <w:p w:rsidRPr="00BF4DE2" w:rsidR="00800645" w:rsidP="00D81ABB" w:rsidRDefault="00800645">
      <w:pPr>
        <w:spacing w:after="0"/>
        <w:jc w:val="center"/>
      </w:pPr>
      <w:r w:rsidRPr="00BF4DE2">
        <w:t xml:space="preserve">U </w:t>
      </w:r>
      <w:sdt>
        <w:sdtPr>
          <w:rPr>
            <w:rStyle w:val="eSPISCCParagraphDefaultFont"/>
            <w:rFonts w:eastAsiaTheme="minorHAnsi"/>
          </w:rPr>
          <w:alias w:val="Naselje suda"/>
          <w:tag w:val="DomainObject.Predmet.Sud.Adresa.NaseljeLokativ_1"/>
          <w:id w:val="856390678"/>
          <w:placeholder>
            <w:docPart w:val="9989B93DF4E14A3481AFDD23FD25DFD7"/>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DD4B11" w:rsidR="00DD4B11">
            <w:rPr>
              <w:rStyle w:val="eSPISCCParagraphDefaultFont"/>
              <w:rFonts w:eastAsiaTheme="minorHAnsi"/>
            </w:rPr>
            <w:t>Sinju</w:t>
          </w:r>
        </w:sdtContent>
      </w:sdt>
      <w:r w:rsidRPr="00BF4DE2">
        <w:t xml:space="preserve"> </w:t>
      </w:r>
      <w:sdt>
        <w:sdtPr>
          <w:rPr>
            <w:rStyle w:val="eSPISCCParagraphDefaultFont"/>
            <w:rFonts w:eastAsiaTheme="minorHAnsi"/>
          </w:rPr>
          <w:alias w:val="Datum pisanja (datum)"/>
          <w:tag w:val="DomainObject.Datum_1"/>
          <w:id w:val="-1801834035"/>
          <w:placeholder>
            <w:docPart w:val="856563A355BF4E3780E09133CE8DB5EA"/>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DD4B11" w:rsidR="00DD4B11">
            <w:rPr>
              <w:rStyle w:val="eSPISCCParagraphDefaultFont"/>
              <w:rFonts w:eastAsiaTheme="minorHAnsi"/>
            </w:rPr>
            <w:t>24. srpnja 2026.</w:t>
          </w:r>
        </w:sdtContent>
      </w:sdt>
      <w:r w:rsidRPr="00BF4DE2">
        <w:t xml:space="preserve"> </w:t>
      </w:r>
    </w:p>
    <w:p w:rsidRPr="00BF4DE2" w:rsidR="00D81ABB" w:rsidP="00D81ABB" w:rsidRDefault="00D81ABB">
      <w:pPr>
        <w:keepNext/>
        <w:spacing w:after="0"/>
        <w:ind w:left="5387"/>
        <w:contextualSpacing/>
        <w:rPr>
          <w:noProof/>
        </w:rPr>
      </w:pPr>
    </w:p>
    <w:p w:rsidRPr="00BF4DE2" w:rsidR="00800645" w:rsidP="008B330A" w:rsidRDefault="00800645">
      <w:pPr>
        <w:keepNext/>
        <w:spacing w:after="0"/>
        <w:ind w:left="5103"/>
        <w:contextualSpacing/>
        <w:rPr>
          <w:noProof/>
        </w:rPr>
      </w:pPr>
      <w:r w:rsidRPr="00BF4DE2">
        <w:rPr>
          <w:noProof/>
        </w:rPr>
        <w:t>Sudac</w:t>
      </w:r>
    </w:p>
    <w:p w:rsidRPr="00BF4DE2" w:rsidR="00800645" w:rsidP="008B330A" w:rsidRDefault="00DD4B11">
      <w:pPr>
        <w:spacing w:after="0"/>
        <w:ind w:left="5103"/>
        <w:rPr>
          <w:noProof/>
        </w:rPr>
      </w:pPr>
      <w:sdt>
        <w:sdtPr>
          <w:rPr>
            <w:rStyle w:val="eSPISCCParagraphDefaultFont"/>
            <w:rFonts w:eastAsiaTheme="minorHAnsi"/>
          </w:rPr>
          <w:alias w:val="Sudac (ime i prezime)"/>
          <w:tag w:val="DomainObject.Predmet.Referada.Sudac_1"/>
          <w:id w:val="1599982641"/>
          <w:placeholder>
            <w:docPart w:val="3BE7B78B33AB47D59D0FADA08EF8CE08"/>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D4B11">
            <w:rPr>
              <w:rStyle w:val="eSPISCCParagraphDefaultFont"/>
              <w:rFonts w:eastAsiaTheme="minorHAnsi"/>
            </w:rPr>
            <w:t>Tea Lolić Prenc</w:t>
          </w:r>
        </w:sdtContent>
      </w:sdt>
    </w:p>
    <w:p w:rsidRPr="00BF4DE2" w:rsidR="00D81ABB" w:rsidP="008B330A" w:rsidRDefault="00D81ABB">
      <w:pPr>
        <w:keepNext/>
        <w:spacing w:after="0"/>
        <w:ind w:left="5103"/>
        <w:rPr>
          <w:noProof/>
          <w:lang w:eastAsia="hr-HR"/>
        </w:rPr>
      </w:pPr>
    </w:p>
    <w:p w:rsidR="00D9497D" w:rsidP="00E6195A" w:rsidRDefault="00D9497D">
      <w:pPr>
        <w:keepNext/>
        <w:spacing w:after="0"/>
      </w:pPr>
    </w:p>
    <w:p w:rsidRPr="00233FCE" w:rsidR="00E6195A" w:rsidP="00E6195A" w:rsidRDefault="00E6195A">
      <w:pPr>
        <w:keepNext/>
        <w:spacing w:after="0"/>
      </w:pPr>
      <w:r w:rsidRPr="00233FCE">
        <w:t>DNA:</w:t>
      </w:r>
    </w:p>
    <w:p w:rsidRPr="00233FCE" w:rsidR="00E6195A" w:rsidP="00E6195A" w:rsidRDefault="00DD4B11">
      <w:pPr>
        <w:numPr>
          <w:ilvl w:val="0"/>
          <w:numId w:val="19"/>
        </w:numPr>
        <w:spacing w:after="0"/>
        <w:contextualSpacing/>
        <w:rPr>
          <w:noProof/>
        </w:rPr>
      </w:pPr>
      <w:sdt>
        <w:sdtPr>
          <w:rPr>
            <w:rStyle w:val="eSPISCCParagraphDefaultFont"/>
            <w:rFonts w:eastAsiaTheme="minorHAnsi"/>
          </w:rPr>
          <w:alias w:val="Stranke i ostali sudionici u postupku"/>
          <w:tag w:val="DomainObject.UcesnikSudskeRadnje.NazivFormated_1"/>
          <w:id w:val="-965358911"/>
          <w:placeholder>
            <w:docPart w:val="976060EF5DAB4573AF32D072ABB81AC8"/>
          </w:placeholder>
          <w:dataBinding w:xpath="/icms/DomainObject.UcesnikSudskeRadnje.NazivFormated/derivirana_varijabla[@naziv='DomainObject.UcesnikSudskeRadnje.NazivFormated_1']" w:storeItemID="{100293BC-3C9C-4740-99C7-73F5E9006100}"/>
          <w:text/>
        </w:sdtPr>
        <w:sdtEndPr>
          <w:rPr>
            <w:rStyle w:val="eSPISCCParagraphDefaultFont"/>
          </w:rPr>
        </w:sdtEndPr>
        <w:sdtContent>
          <w:r w:rsidRPr="00DD4B11">
            <w:rPr>
              <w:rStyle w:val="eSPISCCParagraphDefaultFont"/>
              <w:rFonts w:eastAsiaTheme="minorHAnsi"/>
            </w:rPr>
            <w:t>Hrvoje Galić, OIB 24451518563, Eugena Buktenice 2,21430 Nečujam</w:t>
          </w:r>
        </w:sdtContent>
      </w:sdt>
    </w:p>
    <w:p w:rsidR="00E6195A" w:rsidP="008B330A" w:rsidRDefault="00E6195A">
      <w:pPr>
        <w:keepNext/>
        <w:spacing w:after="0"/>
        <w:ind w:left="5103"/>
        <w:rPr>
          <w:rStyle w:val="PozadinaSvijetloZelena"/>
        </w:rPr>
      </w:pPr>
    </w:p>
    <w:sectPr w:rsidR="00E6195A" w:rsidSect="00A130E9">
      <w:headerReference w:type="default" r:id="rId9"/>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13CB0" w:rsidP="00537B78" w:rsidRDefault="00F13CB0">
      <w:r>
        <w:separator/>
      </w:r>
    </w:p>
  </w:endnote>
  <w:endnote w:type="continuationSeparator" w:id="0">
    <w:p w:rsidR="00F13CB0" w:rsidP="00537B78" w:rsidRDefault="00F13CB0">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13CB0" w:rsidP="00537B78" w:rsidRDefault="00F13CB0">
      <w:r>
        <w:separator/>
      </w:r>
    </w:p>
  </w:footnote>
  <w:footnote w:type="continuationSeparator" w:id="0">
    <w:p w:rsidR="00F13CB0" w:rsidP="00537B78" w:rsidRDefault="00F13CB0">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F4DE2" w:rsidR="00A130E9" w:rsidP="00A130E9" w:rsidRDefault="00A130E9">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Oznaka referade"/>
        <w:tag w:val="DomainObject.Predmet.Referada.Oznaka_1"/>
        <w:id w:val="689726874"/>
        <w:placeholder>
          <w:docPart w:val="371A79812C534F15B693A6E7613FEB0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D4B11" w:rsidR="00DD4B11">
          <w:rPr>
            <w:rStyle w:val="eSPISCCParagraphDefaultFont"/>
            <w:rFonts w:eastAsiaTheme="minorHAnsi"/>
          </w:rPr>
          <w:t>93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Fonts w:eastAsiaTheme="minorHAnsi"/>
        </w:rPr>
        <w:alias w:val="Poslovni broj"/>
        <w:tag w:val="DomainObject.Predmet.OznakaBroj_1"/>
        <w:id w:val="691577331"/>
        <w:placeholder>
          <w:docPart w:val="7D87DF601EBA4A3F80AAEEC34BC52FF7"/>
        </w:placeholder>
        <w:dataBinding w:xpath="/icms/DomainObject.Predmet.OznakaBroj/derivirana_varijabla[@naziv='DomainObject.Predmet.OznakaBroj_1']" w:storeItemID="{100293BC-3C9C-4740-99C7-73F5E9006100}"/>
        <w:text/>
      </w:sdtPr>
      <w:sdtEndPr>
        <w:rPr>
          <w:rStyle w:val="eSPISCCParagraphDefaultFont"/>
        </w:rPr>
      </w:sdtEndPr>
      <w:sdtContent>
        <w:r w:rsidRPr="00DD4B11" w:rsidR="00DD4B11">
          <w:rPr>
            <w:rStyle w:val="eSPISCCParagraphDefaultFont"/>
            <w:rFonts w:eastAsiaTheme="minorHAnsi"/>
          </w:rPr>
          <w:t>P-905/2023</w:t>
        </w:r>
      </w:sdtContent>
    </w:sdt>
  </w:p>
  <w:p w:rsidR="00A130E9" w:rsidRDefault="00A130E9">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46F"/>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241"/>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2FEF"/>
    <w:rsid w:val="0018302A"/>
    <w:rsid w:val="001856F9"/>
    <w:rsid w:val="001860AA"/>
    <w:rsid w:val="00186969"/>
    <w:rsid w:val="0018734A"/>
    <w:rsid w:val="001878B7"/>
    <w:rsid w:val="00192554"/>
    <w:rsid w:val="00194145"/>
    <w:rsid w:val="00195336"/>
    <w:rsid w:val="00196228"/>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4533"/>
    <w:rsid w:val="001D5128"/>
    <w:rsid w:val="001D7697"/>
    <w:rsid w:val="001E1CF7"/>
    <w:rsid w:val="001E234A"/>
    <w:rsid w:val="001E34BF"/>
    <w:rsid w:val="001E57C9"/>
    <w:rsid w:val="001E6FF2"/>
    <w:rsid w:val="001E7337"/>
    <w:rsid w:val="001E7BF9"/>
    <w:rsid w:val="001F0607"/>
    <w:rsid w:val="001F0947"/>
    <w:rsid w:val="001F14AA"/>
    <w:rsid w:val="001F1677"/>
    <w:rsid w:val="001F20D3"/>
    <w:rsid w:val="001F357C"/>
    <w:rsid w:val="001F36DA"/>
    <w:rsid w:val="001F3B38"/>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2491"/>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46C51"/>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A1"/>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30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5F04"/>
    <w:rsid w:val="00437222"/>
    <w:rsid w:val="00442F2C"/>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C634E"/>
    <w:rsid w:val="004D01C6"/>
    <w:rsid w:val="004D0CBE"/>
    <w:rsid w:val="004D0D3F"/>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572"/>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BE0"/>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7A"/>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48CF"/>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A54"/>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499"/>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14A5"/>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420"/>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0ECD"/>
    <w:rsid w:val="008B330A"/>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1EA"/>
    <w:rsid w:val="00941521"/>
    <w:rsid w:val="0094212D"/>
    <w:rsid w:val="009472A7"/>
    <w:rsid w:val="00950290"/>
    <w:rsid w:val="00951BAE"/>
    <w:rsid w:val="00955DE0"/>
    <w:rsid w:val="0095782D"/>
    <w:rsid w:val="009618E7"/>
    <w:rsid w:val="00962079"/>
    <w:rsid w:val="00962249"/>
    <w:rsid w:val="00962AD7"/>
    <w:rsid w:val="009639FB"/>
    <w:rsid w:val="00963C4A"/>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796E"/>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243F"/>
    <w:rsid w:val="009F44DD"/>
    <w:rsid w:val="009F4ED4"/>
    <w:rsid w:val="009F569E"/>
    <w:rsid w:val="009F5CAB"/>
    <w:rsid w:val="009F6337"/>
    <w:rsid w:val="009F63A6"/>
    <w:rsid w:val="00A00EDC"/>
    <w:rsid w:val="00A0296C"/>
    <w:rsid w:val="00A02FD5"/>
    <w:rsid w:val="00A04C3E"/>
    <w:rsid w:val="00A0541A"/>
    <w:rsid w:val="00A1027B"/>
    <w:rsid w:val="00A11853"/>
    <w:rsid w:val="00A11C53"/>
    <w:rsid w:val="00A130E9"/>
    <w:rsid w:val="00A141EC"/>
    <w:rsid w:val="00A142A8"/>
    <w:rsid w:val="00A17E28"/>
    <w:rsid w:val="00A20A0D"/>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5B0C"/>
    <w:rsid w:val="00A4659B"/>
    <w:rsid w:val="00A465AC"/>
    <w:rsid w:val="00A46781"/>
    <w:rsid w:val="00A516E6"/>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9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1C29"/>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637"/>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371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4DE2"/>
    <w:rsid w:val="00BF5049"/>
    <w:rsid w:val="00BF6F89"/>
    <w:rsid w:val="00BF7DE0"/>
    <w:rsid w:val="00C00EBD"/>
    <w:rsid w:val="00C03E26"/>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1392"/>
    <w:rsid w:val="00CD2551"/>
    <w:rsid w:val="00CD497D"/>
    <w:rsid w:val="00CD5E4D"/>
    <w:rsid w:val="00CD6A12"/>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653"/>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1ABB"/>
    <w:rsid w:val="00D82294"/>
    <w:rsid w:val="00D8264D"/>
    <w:rsid w:val="00D82ACE"/>
    <w:rsid w:val="00D83357"/>
    <w:rsid w:val="00D843ED"/>
    <w:rsid w:val="00D8481B"/>
    <w:rsid w:val="00D865D3"/>
    <w:rsid w:val="00D87770"/>
    <w:rsid w:val="00D910B6"/>
    <w:rsid w:val="00D910F8"/>
    <w:rsid w:val="00D9178C"/>
    <w:rsid w:val="00D930FC"/>
    <w:rsid w:val="00D9497D"/>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B11"/>
    <w:rsid w:val="00DD4C56"/>
    <w:rsid w:val="00DD4EBD"/>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2E9"/>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195A"/>
    <w:rsid w:val="00E6285D"/>
    <w:rsid w:val="00E63536"/>
    <w:rsid w:val="00E640E8"/>
    <w:rsid w:val="00E64B7F"/>
    <w:rsid w:val="00E65065"/>
    <w:rsid w:val="00E67D40"/>
    <w:rsid w:val="00E70568"/>
    <w:rsid w:val="00E709C9"/>
    <w:rsid w:val="00E7254F"/>
    <w:rsid w:val="00E73284"/>
    <w:rsid w:val="00E738CA"/>
    <w:rsid w:val="00E738F2"/>
    <w:rsid w:val="00E748DA"/>
    <w:rsid w:val="00E76256"/>
    <w:rsid w:val="00E76BF0"/>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06996"/>
    <w:rsid w:val="00F10562"/>
    <w:rsid w:val="00F11825"/>
    <w:rsid w:val="00F11B7F"/>
    <w:rsid w:val="00F11BE8"/>
    <w:rsid w:val="00F132E7"/>
    <w:rsid w:val="00F13CB0"/>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961F9"/>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7D8BE505-120E-4ED3-B381-DBB48536305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semiHidden="true" w:unhideWhenUsed="true"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961F9"/>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961F9"/>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961F9"/>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character" w:styleId="postbody1" w:customStyle="true">
    <w:name w:val="postbody1"/>
    <w:rsid w:val="000D7241"/>
    <w:rPr>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glossary/document.xml" Type="http://schemas.openxmlformats.org/officeDocument/2006/relationships/glossaryDocument"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8CBD48A3D43F4725BFA3644784EFCFB9"/>
        <w:category>
          <w:name w:val="Općenito"/>
          <w:gallery w:val="placeholder"/>
        </w:category>
        <w:types>
          <w:type w:val="bbPlcHdr"/>
        </w:types>
        <w:behaviors>
          <w:behavior w:val="content"/>
        </w:behaviors>
        <w:guid w:val="{6BDCE23F-6E90-4AAB-A6D6-B54B77B4FA4C}"/>
      </w:docPartPr>
      <w:docPartBody>
        <w:p w:rsidR="0068529A" w:rsidP="00F963D5" w:rsidRDefault="00F963D5">
          <w:pPr>
            <w:pStyle w:val="8CBD48A3D43F4725BFA3644784EFCFB9"/>
          </w:pPr>
          <w:r w:rsidRPr="00826415">
            <w:rPr>
              <w:rStyle w:val="Tekstrezerviranogmjesta"/>
            </w:rPr>
            <w:t>__________</w:t>
          </w:r>
        </w:p>
      </w:docPartBody>
    </w:docPart>
    <w:docPart>
      <w:docPartPr>
        <w:name w:val="F86ACD1AB65C41AF96D95354B064E03E"/>
        <w:category>
          <w:name w:val="Općenito"/>
          <w:gallery w:val="placeholder"/>
        </w:category>
        <w:types>
          <w:type w:val="bbPlcHdr"/>
        </w:types>
        <w:behaviors>
          <w:behavior w:val="content"/>
        </w:behaviors>
        <w:guid w:val="{F370E584-BDB3-4DA0-B1C2-BB2B3AD65E6B}"/>
      </w:docPartPr>
      <w:docPartBody>
        <w:p w:rsidR="0068529A" w:rsidP="00F963D5" w:rsidRDefault="00F963D5">
          <w:pPr>
            <w:pStyle w:val="F86ACD1AB65C41AF96D95354B064E03E"/>
          </w:pPr>
          <w:r w:rsidRPr="00826415">
            <w:rPr>
              <w:rStyle w:val="Tekstrezerviranogmjesta"/>
            </w:rPr>
            <w:t>.._.._.._.._.._.._.._..</w:t>
          </w:r>
        </w:p>
      </w:docPartBody>
    </w:docPart>
    <w:docPart>
      <w:docPartPr>
        <w:name w:val="D3C47FF01E8F4A67A7844AD4CE6F9C3E"/>
        <w:category>
          <w:name w:val="Općenito"/>
          <w:gallery w:val="placeholder"/>
        </w:category>
        <w:types>
          <w:type w:val="bbPlcHdr"/>
        </w:types>
        <w:behaviors>
          <w:behavior w:val="content"/>
        </w:behaviors>
        <w:guid w:val="{B9A2CE36-F6C7-4FCB-B21C-3D05FA6F3A63}"/>
      </w:docPartPr>
      <w:docPartBody>
        <w:p w:rsidR="0068529A" w:rsidP="00F963D5" w:rsidRDefault="00F963D5">
          <w:pPr>
            <w:pStyle w:val="D3C47FF01E8F4A67A7844AD4CE6F9C3E"/>
          </w:pPr>
          <w:r w:rsidRPr="00826415">
            <w:rPr>
              <w:rStyle w:val="Tekstrezerviranogmjesta"/>
            </w:rPr>
            <w:t>.._.._.._.._.._.._.._..</w:t>
          </w:r>
        </w:p>
      </w:docPartBody>
    </w:docPart>
    <w:docPart>
      <w:docPartPr>
        <w:name w:val="9989B93DF4E14A3481AFDD23FD25DFD7"/>
        <w:category>
          <w:name w:val="Općenito"/>
          <w:gallery w:val="placeholder"/>
        </w:category>
        <w:types>
          <w:type w:val="bbPlcHdr"/>
        </w:types>
        <w:behaviors>
          <w:behavior w:val="content"/>
        </w:behaviors>
        <w:guid w:val="{5A189E62-6B82-414B-A106-E4AB904F45C2}"/>
      </w:docPartPr>
      <w:docPartBody>
        <w:p w:rsidR="0068529A" w:rsidP="00F963D5" w:rsidRDefault="00F963D5">
          <w:pPr>
            <w:pStyle w:val="9989B93DF4E14A3481AFDD23FD25DFD7"/>
          </w:pPr>
          <w:r w:rsidRPr="00293139">
            <w:rPr>
              <w:rStyle w:val="Tekstrezerviranogmjesta"/>
            </w:rPr>
            <w:t>.._.._.._.._.._.._.._..</w:t>
          </w:r>
        </w:p>
      </w:docPartBody>
    </w:docPart>
    <w:docPart>
      <w:docPartPr>
        <w:name w:val="856563A355BF4E3780E09133CE8DB5EA"/>
        <w:category>
          <w:name w:val="Općenito"/>
          <w:gallery w:val="placeholder"/>
        </w:category>
        <w:types>
          <w:type w:val="bbPlcHdr"/>
        </w:types>
        <w:behaviors>
          <w:behavior w:val="content"/>
        </w:behaviors>
        <w:guid w:val="{26AEA38B-AE85-4AF8-B783-60934C1F231F}"/>
      </w:docPartPr>
      <w:docPartBody>
        <w:p w:rsidR="0068529A" w:rsidP="00F963D5" w:rsidRDefault="00F963D5">
          <w:pPr>
            <w:pStyle w:val="856563A355BF4E3780E09133CE8DB5EA"/>
          </w:pPr>
          <w:r w:rsidRPr="00155010">
            <w:rPr>
              <w:rStyle w:val="Tekstrezerviranogmjesta"/>
            </w:rPr>
            <w:t>__________</w:t>
          </w:r>
        </w:p>
      </w:docPartBody>
    </w:docPart>
    <w:docPart>
      <w:docPartPr>
        <w:name w:val="3BE7B78B33AB47D59D0FADA08EF8CE08"/>
        <w:category>
          <w:name w:val="Općenito"/>
          <w:gallery w:val="placeholder"/>
        </w:category>
        <w:types>
          <w:type w:val="bbPlcHdr"/>
        </w:types>
        <w:behaviors>
          <w:behavior w:val="content"/>
        </w:behaviors>
        <w:guid w:val="{A06A3C71-3357-4932-ABCB-3EFF4F042F7D}"/>
      </w:docPartPr>
      <w:docPartBody>
        <w:p w:rsidR="0068529A" w:rsidP="00F963D5" w:rsidRDefault="00F963D5">
          <w:pPr>
            <w:pStyle w:val="3BE7B78B33AB47D59D0FADA08EF8CE08"/>
          </w:pPr>
          <w:r w:rsidRPr="006F39FF">
            <w:rPr>
              <w:rStyle w:val="Tekstrezerviranogmjesta"/>
            </w:rPr>
            <w:t>.._.._.._.._.._.._.._..</w:t>
          </w:r>
        </w:p>
      </w:docPartBody>
    </w:docPart>
    <w:docPart>
      <w:docPartPr>
        <w:name w:val="76CE2C54DDDC466DA7401D5D29A02F96"/>
        <w:category>
          <w:name w:val="Općenito"/>
          <w:gallery w:val="placeholder"/>
        </w:category>
        <w:types>
          <w:type w:val="bbPlcHdr"/>
        </w:types>
        <w:behaviors>
          <w:behavior w:val="content"/>
        </w:behaviors>
        <w:guid w:val="{10DABD30-1FCC-428B-B285-59867FB26414}"/>
      </w:docPartPr>
      <w:docPartBody>
        <w:p w:rsidR="00E56443" w:rsidP="00EC6978" w:rsidRDefault="00EC6978">
          <w:pPr>
            <w:pStyle w:val="76CE2C54DDDC466DA7401D5D29A02F96"/>
          </w:pPr>
          <w:r>
            <w:rPr>
              <w:rStyle w:val="Tekstrezerviranogmjesta"/>
              <w:bdr w:val="none" w:color="auto" w:sz="0" w:space="0" w:frame="true"/>
            </w:rPr>
            <w:t>.._.._.._.._.._.._.._..</w:t>
          </w:r>
        </w:p>
      </w:docPartBody>
    </w:docPart>
    <w:docPart>
      <w:docPartPr>
        <w:name w:val="50898621949F49D1B69E128328C9E140"/>
        <w:category>
          <w:name w:val="Općenito"/>
          <w:gallery w:val="placeholder"/>
        </w:category>
        <w:types>
          <w:type w:val="bbPlcHdr"/>
        </w:types>
        <w:behaviors>
          <w:behavior w:val="content"/>
        </w:behaviors>
        <w:guid w:val="{392D1679-FFFA-4754-A37B-9E7EE83C009C}"/>
      </w:docPartPr>
      <w:docPartBody>
        <w:p w:rsidR="00E56443" w:rsidP="00EC6978" w:rsidRDefault="00EC6978">
          <w:pPr>
            <w:pStyle w:val="50898621949F49D1B69E128328C9E140"/>
          </w:pPr>
          <w:r>
            <w:rPr>
              <w:rStyle w:val="Tekstrezerviranogmjesta"/>
              <w:bdr w:val="none" w:color="auto" w:sz="0" w:space="0" w:frame="true"/>
            </w:rPr>
            <w:t>.._.._.._.._.._.._.._..</w:t>
          </w:r>
        </w:p>
      </w:docPartBody>
    </w:docPart>
    <w:docPart>
      <w:docPartPr>
        <w:name w:val="E7EE277C26EA4993A50C163A4FB28F69"/>
        <w:category>
          <w:name w:val="Općenito"/>
          <w:gallery w:val="placeholder"/>
        </w:category>
        <w:types>
          <w:type w:val="bbPlcHdr"/>
        </w:types>
        <w:behaviors>
          <w:behavior w:val="content"/>
        </w:behaviors>
        <w:guid w:val="{EF686EDF-871A-4E1D-BCC6-C99FAC67569B}"/>
      </w:docPartPr>
      <w:docPartBody>
        <w:p w:rsidR="00E56443" w:rsidP="00EC6978" w:rsidRDefault="00EC6978">
          <w:pPr>
            <w:pStyle w:val="E7EE277C26EA4993A50C163A4FB28F69"/>
          </w:pPr>
          <w:r w:rsidRPr="003C5CBB">
            <w:rPr>
              <w:rStyle w:val="Tekstrezerviranogmjesta"/>
            </w:rPr>
            <w:t>.._.._.._.._.._.._.._..</w:t>
          </w:r>
        </w:p>
      </w:docPartBody>
    </w:docPart>
    <w:docPart>
      <w:docPartPr>
        <w:name w:val="976060EF5DAB4573AF32D072ABB81AC8"/>
        <w:category>
          <w:name w:val="Općenito"/>
          <w:gallery w:val="placeholder"/>
        </w:category>
        <w:types>
          <w:type w:val="bbPlcHdr"/>
        </w:types>
        <w:behaviors>
          <w:behavior w:val="content"/>
        </w:behaviors>
        <w:guid w:val="{D430A8D9-216F-4DD7-B203-E84DBF9C7D56}"/>
      </w:docPartPr>
      <w:docPartBody>
        <w:p w:rsidR="00D73DFE" w:rsidP="00E56443" w:rsidRDefault="00E56443">
          <w:pPr>
            <w:pStyle w:val="976060EF5DAB4573AF32D072ABB81AC8"/>
          </w:pPr>
          <w:r w:rsidRPr="00A748B8">
            <w:rPr>
              <w:rStyle w:val="Tekstrezerviranogmjesta"/>
            </w:rPr>
            <w:t>.._.._.._.._.._.._.._..</w:t>
          </w:r>
        </w:p>
      </w:docPartBody>
    </w:docPart>
    <w:docPart>
      <w:docPartPr>
        <w:name w:val="FA7E4F94B654485EA1396F2C2E401DC2"/>
        <w:category>
          <w:name w:val="Općenito"/>
          <w:gallery w:val="placeholder"/>
        </w:category>
        <w:types>
          <w:type w:val="bbPlcHdr"/>
        </w:types>
        <w:behaviors>
          <w:behavior w:val="content"/>
        </w:behaviors>
        <w:guid w:val="{4DE758BE-BFDA-4551-BD83-D2AA8E9793A1}"/>
      </w:docPartPr>
      <w:docPartBody>
        <w:p w:rsidR="003334DC" w:rsidP="00D73DFE" w:rsidRDefault="00D73DFE">
          <w:pPr>
            <w:pStyle w:val="FA7E4F94B654485EA1396F2C2E401DC2"/>
          </w:pPr>
          <w:r w:rsidRPr="00AD7174">
            <w:rPr>
              <w:rStyle w:val="Tekstrezerviranogmjesta"/>
            </w:rPr>
            <w:t>.._.._.._.._.._.._.._..</w:t>
          </w:r>
        </w:p>
      </w:docPartBody>
    </w:docPart>
    <w:docPart>
      <w:docPartPr>
        <w:name w:val="4C1EFAA467444E53AB86DCED71A6F7A3"/>
        <w:category>
          <w:name w:val="Općenito"/>
          <w:gallery w:val="placeholder"/>
        </w:category>
        <w:types>
          <w:type w:val="bbPlcHdr"/>
        </w:types>
        <w:behaviors>
          <w:behavior w:val="content"/>
        </w:behaviors>
        <w:guid w:val="{5E621C63-FE9A-47B8-8BE9-C2B9F9947D97}"/>
      </w:docPartPr>
      <w:docPartBody>
        <w:p w:rsidR="0002584F" w:rsidP="003334DC" w:rsidRDefault="003334DC">
          <w:pPr>
            <w:pStyle w:val="4C1EFAA467444E53AB86DCED71A6F7A3"/>
          </w:pPr>
          <w:r w:rsidRPr="008D2A10">
            <w:rPr>
              <w:rStyle w:val="Tekstrezerviranogmjesta"/>
            </w:rPr>
            <w:t>.._.._.._.._.._.._.._..</w:t>
          </w:r>
        </w:p>
      </w:docPartBody>
    </w:docPart>
    <w:docPart>
      <w:docPartPr>
        <w:name w:val="371A79812C534F15B693A6E7613FEB01"/>
        <w:category>
          <w:name w:val="Općenito"/>
          <w:gallery w:val="placeholder"/>
        </w:category>
        <w:types>
          <w:type w:val="bbPlcHdr"/>
        </w:types>
        <w:behaviors>
          <w:behavior w:val="content"/>
        </w:behaviors>
        <w:guid w:val="{E3B02D07-A36C-4878-B095-B4252B8E1C66}"/>
      </w:docPartPr>
      <w:docPartBody>
        <w:p w:rsidR="009D4BAC" w:rsidP="00165764" w:rsidRDefault="00165764">
          <w:pPr>
            <w:pStyle w:val="371A79812C534F15B693A6E7613FEB01"/>
          </w:pPr>
          <w:r w:rsidRPr="006C43C5">
            <w:rPr>
              <w:rStyle w:val="Tekstrezerviranogmjesta"/>
            </w:rPr>
            <w:t>.._.._.._.._.._.._.._..</w:t>
          </w:r>
        </w:p>
      </w:docPartBody>
    </w:docPart>
    <w:docPart>
      <w:docPartPr>
        <w:name w:val="7D87DF601EBA4A3F80AAEEC34BC52FF7"/>
        <w:category>
          <w:name w:val="Općenito"/>
          <w:gallery w:val="placeholder"/>
        </w:category>
        <w:types>
          <w:type w:val="bbPlcHdr"/>
        </w:types>
        <w:behaviors>
          <w:behavior w:val="content"/>
        </w:behaviors>
        <w:guid w:val="{1D048729-CA7F-4C2F-AA94-0F254ECD6308}"/>
      </w:docPartPr>
      <w:docPartBody>
        <w:p w:rsidR="009D4BAC" w:rsidP="00165764" w:rsidRDefault="00165764">
          <w:pPr>
            <w:pStyle w:val="7D87DF601EBA4A3F80AAEEC34BC52FF7"/>
          </w:pPr>
          <w:r w:rsidRPr="008D2A10">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2584F"/>
    <w:rsid w:val="001056B6"/>
    <w:rsid w:val="00141482"/>
    <w:rsid w:val="00165764"/>
    <w:rsid w:val="0028436B"/>
    <w:rsid w:val="002D1D1D"/>
    <w:rsid w:val="00332B0E"/>
    <w:rsid w:val="003334DC"/>
    <w:rsid w:val="003E0449"/>
    <w:rsid w:val="003F07CD"/>
    <w:rsid w:val="004D5696"/>
    <w:rsid w:val="004F21EA"/>
    <w:rsid w:val="00525F84"/>
    <w:rsid w:val="005A552C"/>
    <w:rsid w:val="0068529A"/>
    <w:rsid w:val="00743F33"/>
    <w:rsid w:val="00817312"/>
    <w:rsid w:val="009C203C"/>
    <w:rsid w:val="009D4BAC"/>
    <w:rsid w:val="00A11E19"/>
    <w:rsid w:val="00A77268"/>
    <w:rsid w:val="00AB0B20"/>
    <w:rsid w:val="00AD3E3B"/>
    <w:rsid w:val="00B16BE3"/>
    <w:rsid w:val="00BB4D19"/>
    <w:rsid w:val="00CC30E8"/>
    <w:rsid w:val="00CE74A1"/>
    <w:rsid w:val="00D12194"/>
    <w:rsid w:val="00D73DFE"/>
    <w:rsid w:val="00DC0A90"/>
    <w:rsid w:val="00E47B1C"/>
    <w:rsid w:val="00E56443"/>
    <w:rsid w:val="00EA7C11"/>
    <w:rsid w:val="00EC6978"/>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65764"/>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D95E74003A124D7BA92264C5B0BA253E" w:customStyle="true">
    <w:name w:val="D95E74003A124D7BA92264C5B0BA253E"/>
    <w:rsid w:val="0068529A"/>
  </w:style>
  <w:style w:type="paragraph" w:styleId="B3684D66D53D4F2B9DC1B08EC753DD28" w:customStyle="true">
    <w:name w:val="B3684D66D53D4F2B9DC1B08EC753DD28"/>
    <w:rsid w:val="00D12194"/>
  </w:style>
  <w:style w:type="paragraph" w:styleId="ACAAEA4A0D894EF38F94D1EB297A2776" w:customStyle="true">
    <w:name w:val="ACAAEA4A0D894EF38F94D1EB297A2776"/>
    <w:rsid w:val="00D12194"/>
  </w:style>
  <w:style w:type="paragraph" w:styleId="74948D217EF047A38B72E0FE0E1B3828" w:customStyle="true">
    <w:name w:val="74948D217EF047A38B72E0FE0E1B3828"/>
    <w:rsid w:val="00EC6978"/>
  </w:style>
  <w:style w:type="paragraph" w:styleId="76CE2C54DDDC466DA7401D5D29A02F96" w:customStyle="true">
    <w:name w:val="76CE2C54DDDC466DA7401D5D29A02F96"/>
    <w:rsid w:val="00EC6978"/>
  </w:style>
  <w:style w:type="paragraph" w:styleId="50898621949F49D1B69E128328C9E140" w:customStyle="true">
    <w:name w:val="50898621949F49D1B69E128328C9E140"/>
    <w:rsid w:val="00EC6978"/>
  </w:style>
  <w:style w:type="paragraph" w:styleId="E7EE277C26EA4993A50C163A4FB28F69" w:customStyle="true">
    <w:name w:val="E7EE277C26EA4993A50C163A4FB28F69"/>
    <w:rsid w:val="00EC6978"/>
  </w:style>
  <w:style w:type="paragraph" w:styleId="E918CEE127D84AD19B1C7A38A2AD07A9" w:customStyle="true">
    <w:name w:val="E918CEE127D84AD19B1C7A38A2AD07A9"/>
    <w:rsid w:val="00E56443"/>
  </w:style>
  <w:style w:type="paragraph" w:styleId="976060EF5DAB4573AF32D072ABB81AC8" w:customStyle="true">
    <w:name w:val="976060EF5DAB4573AF32D072ABB81AC8"/>
    <w:rsid w:val="00E56443"/>
  </w:style>
  <w:style w:type="paragraph" w:styleId="FA7E4F94B654485EA1396F2C2E401DC2" w:customStyle="true">
    <w:name w:val="FA7E4F94B654485EA1396F2C2E401DC2"/>
    <w:rsid w:val="00D73DFE"/>
  </w:style>
  <w:style w:type="paragraph" w:styleId="81B5CA0DEEF348899CD0DD922E22AF88" w:customStyle="true">
    <w:name w:val="81B5CA0DEEF348899CD0DD922E22AF88"/>
    <w:rsid w:val="003334DC"/>
  </w:style>
  <w:style w:type="paragraph" w:styleId="4C1EFAA467444E53AB86DCED71A6F7A3" w:customStyle="true">
    <w:name w:val="4C1EFAA467444E53AB86DCED71A6F7A3"/>
    <w:rsid w:val="003334DC"/>
  </w:style>
  <w:style w:type="paragraph" w:styleId="371A79812C534F15B693A6E7613FEB01" w:customStyle="true">
    <w:name w:val="371A79812C534F15B693A6E7613FEB01"/>
    <w:rsid w:val="00165764"/>
  </w:style>
  <w:style w:type="paragraph" w:styleId="7D87DF601EBA4A3F80AAEEC34BC52FF7" w:customStyle="true">
    <w:name w:val="7D87DF601EBA4A3F80AAEEC34BC52FF7"/>
    <w:rsid w:val="00165764"/>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Nečujam</izvorni_sadrzaj>
    <derivirana_varijabla naziv="DomainObject.UcesnikSudskeRadnje.Adresa.Naselje_1">Nečujam</derivirana_varijabla>
  </DomainObject.UcesnikSudskeRadnje.Adresa.Naselje>
  <DomainObject.UcesnikSudskeRadnje.Adresa.PostBroj>
    <izvorni_sadrzaj>21430</izvorni_sadrzaj>
    <derivirana_varijabla naziv="DomainObject.UcesnikSudskeRadnje.Adresa.PostBroj_1">21430</derivirana_varijabla>
  </DomainObject.UcesnikSudskeRadnje.Adresa.PostBroj>
  <DomainObject.UcesnikSudskeRadnje.Adresa.UlicaIKBR>
    <izvorni_sadrzaj>Eugena Buktenice 2</izvorni_sadrzaj>
    <derivirana_varijabla naziv="DomainObject.UcesnikSudskeRadnje.Adresa.UlicaIKBR_1">Eugena Buktenice 2</derivirana_varijabla>
  </DomainObject.UcesnikSudskeRadnje.Adresa.UlicaIKBR>
  <DomainObject.UcesnikSudskeRadnje.Naziv>
    <izvorni_sadrzaj>Hrvoje Galić</izvorni_sadrzaj>
    <derivirana_varijabla naziv="DomainObject.UcesnikSudskeRadnje.Naziv_1">Hrvoje Galić</derivirana_varijabla>
  </DomainObject.UcesnikSudskeRadnje.Naziv>
  <DomainObject.UcesnikSudskeRadnje.SudskaRadnja.Prostorija.Naziv>
    <izvorni_sadrzaj>Sudnica 32/I</izvorni_sadrzaj>
    <derivirana_varijabla naziv="DomainObject.UcesnikSudskeRadnje.SudskaRadnja.Prostorija.Naziv_1">Sudnica 32/I</derivirana_varijabla>
  </DomainObject.UcesnikSudskeRadnje.SudskaRadnja.Prostorija.Naziv>
  <DomainObject.UcesnikSudskeRadnje.SudskaRadnja.Prostorija.Oznaka>
    <izvorni_sadrzaj>32/I</izvorni_sadrzaj>
    <derivirana_varijabla naziv="DomainObject.UcesnikSudskeRadnje.SudskaRadnja.Prostorija.Oznaka_1">32/I</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2023.</izvorni_sadrzaj>
    <derivirana_varijabla naziv="DomainObject.Predmet.DatumOsnivanja_1">13.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1327.36</izvorni_sadrzaj>
    <derivirana_varijabla naziv="DomainObject.Predmet.InicijalnaVrijednost_1">1327.36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P-905/2023</izvorni_sadrzaj>
    <derivirana_varijabla naziv="DomainObject.Predmet.OznakaBroj_1">P-905/2023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Mijo Nerlović-Murat; Mate Nerlović-Murat; Branka Murat; Marko Murat Nerlović; Lucija Rudić; Anka Čatipović; Ivka Jokić; Cvita Slavica; Hrvoje Galić; Tatjana Jutronić; Ivan Rudić; Marko Rudić; Snježana Radanović; Helena Vuković; Željka Buzov</izvorni_sadrzaj>
    <derivirana_varijabla naziv="DomainObject.Predmet.ProtustrankaFormated_1">  Mijo Nerlović-Murat; Mate Nerlović-Murat; Branka Murat; Marko Murat Nerlović; Lucija Rudić; Anka Čatipović; Ivka Jokić; Cvita Slavica; Hrvoje Galić; Tatjana Jutronić; Ivan Rudić; Marko Rudić; Snježana Radanović; Helena Vuković; Željka Buzov</derivirana_varijabla>
  </DomainObject.Predmet.ProtustrankaFormated>
  <DomainObject.Predmet.ProtustrankaFormatedOIB>
    <izvorni_sadrzaj>  Mijo Nerlović-Murat; Mate Nerlović-Murat; Branka Murat, OIB 85357087197; Marko Murat Nerlović; Lucija Rudić; Anka Čatipović; Ivka Jokić; Cvita Slavica; Hrvoje Galić, OIB 24451518563; Tatjana Jutronić, OIB 29889181028; Ivan Rudić; Marko Rudić, OIB 99893344254; Snježana Radanović, OIB 22307536439; Helena Vuković, OIB 65967940115; Željka Buzov, OIB 75560376867</izvorni_sadrzaj>
    <derivirana_varijabla naziv="DomainObject.Predmet.ProtustrankaFormatedOIB_1">  Mijo Nerlović-Murat; Mate Nerlović-Murat; Branka Murat, OIB 85357087197; Marko Murat Nerlović; Lucija Rudić; Anka Čatipović; Ivka Jokić; Cvita Slavica; Hrvoje Galić, OIB 24451518563; Tatjana Jutronić, OIB 29889181028; Ivan Rudić; Marko Rudić, OIB 99893344254; Snježana Radanović, OIB 22307536439; Helena Vuković, OIB 65967940115; Željka Buzov, OIB 75560376867</derivirana_varijabla>
  </DomainObject.Predmet.ProtustrankaFormatedOIB>
  <DomainObject.Predmet.ProtustrankaFormatedWithAdress>
    <izvorni_sadrzaj> Mijo Nerlović-Murat; Mate Nerlović-Murat; Branka Murat, Osoje 40, 21232 Osoje; Marko Murat Nerlović; Lucija Rudić; Anka Čatipović; Ivka Jokić; Cvita Slavica; Hrvoje Galić, Eugena Buktenice 2, 21430 Nečujam; Tatjana Jutronić, Vojka Krstulovića 11, 21000 Split; Ivan Rudić; Marko Rudić, Prisoje 41, 21232 Prisoje; Snježana Radanović, Kraj 7b, 21232 Kraj; Helena Vuković, Ulica Kneza Domagoja 18, 21210 Solin; Željka Buzov, Ive Tijardovića 18, 21000 Split</izvorni_sadrzaj>
    <derivirana_varijabla naziv="DomainObject.Predmet.ProtustrankaFormatedWithAdress_1"> Mijo Nerlović-Murat; Mate Nerlović-Murat; Branka Murat, Osoje 40, 21232 Osoje; Marko Murat Nerlović; Lucija Rudić; Anka Čatipović; Ivka Jokić; Cvita Slavica; Hrvoje Galić, Eugena Buktenice 2, 21430 Nečujam; Tatjana Jutronić, Vojka Krstulovića 11, 21000 Split; Ivan Rudić; Marko Rudić, Prisoje 41, 21232 Prisoje; Snježana Radanović, Kraj 7b, 21232 Kraj; Helena Vuković, Ulica Kneza Domagoja 18, 21210 Solin; Željka Buzov, Ive Tijardovića 18, 21000 Split</derivirana_varijabla>
  </DomainObject.Predmet.ProtustrankaFormatedWithAdress>
  <DomainObject.Predmet.ProtustrankaFormatedWithAdressOIB>
    <izvorni_sadrzaj> Mijo Nerlović-Murat; Mate Nerlović-Murat; Branka Murat, OIB 85357087197, Osoje 40, 21232 Osoje; Marko Murat Nerlović; Lucija Rudić; Anka Čatipović; Ivka Jokić; Cvita Slavica; Hrvoje Galić, OIB 24451518563, Eugena Buktenice 2, 21430 Nečujam; Tatjana Jutronić, OIB 29889181028, Vojka Krstulovića 11, 21000 Split; Ivan Rudić; Marko Rudić, OIB 99893344254, Prisoje 41, 21232 Prisoje; Snježana Radanović, OIB 22307536439, Kraj 7b, 21232 Kraj; Helena Vuković, OIB 65967940115, Ulica Kneza Domagoja 18, 21210 Solin; Željka Buzov, OIB 75560376867, Ive Tijardovića 18, 21000 Split</izvorni_sadrzaj>
    <derivirana_varijabla naziv="DomainObject.Predmet.ProtustrankaFormatedWithAdressOIB_1"> Mijo Nerlović-Murat; Mate Nerlović-Murat; Branka Murat, OIB 85357087197, Osoje 40, 21232 Osoje; Marko Murat Nerlović; Lucija Rudić; Anka Čatipović; Ivka Jokić; Cvita Slavica; Hrvoje Galić, OIB 24451518563, Eugena Buktenice 2, 21430 Nečujam; Tatjana Jutronić, OIB 29889181028, Vojka Krstulovića 11, 21000 Split; Ivan Rudić; Marko Rudić, OIB 99893344254, Prisoje 41, 21232 Prisoje; Snježana Radanović, OIB 22307536439, Kraj 7b, 21232 Kraj; Helena Vuković, OIB 65967940115, Ulica Kneza Domagoja 18, 21210 Solin; Željka Buzov, OIB 75560376867, Ive Tijardovića 18, 21000 Split</derivirana_varijabla>
  </DomainObject.Predmet.ProtustrankaFormatedWithAdressOIB>
  <DomainObject.Predmet.ProtustrankaWithAdress>
    <izvorni_sadrzaj>Mijo Nerlović-Murat , Mate Nerlović-Murat , Branka Murat Osoje 40, 21232 Osoje, Marko Murat Nerlović , Lucija Rudić , Anka Čatipović , Ivka Jokić , Cvita Slavica , Hrvoje Galić Eugena Buktenice 2, 21430 Nečujam, Tatjana Jutronić Vojka Krstulovića 11, 21000 Split, Ivan Rudić , Marko Rudić Prisoje 41, 21232 Prisoje, Snježana Radanović Kraj 7b, 21232 Kraj, Helena Vuković Ulica Kneza Domagoja 18, 21210 Solin, Željka Buzov Ive Tijardovića 18, 21000 Split</izvorni_sadrzaj>
    <derivirana_varijabla naziv="DomainObject.Predmet.ProtustrankaWithAdress_1">Mijo Nerlović-Murat , Mate Nerlović-Murat , Branka Murat Osoje 40, 21232 Osoje, Marko Murat Nerlović , Lucija Rudić , Anka Čatipović , Ivka Jokić , Cvita Slavica , Hrvoje Galić Eugena Buktenice 2, 21430 Nečujam, Tatjana Jutronić Vojka Krstulovića 11, 21000 Split, Ivan Rudić , Marko Rudić Prisoje 41, 21232 Prisoje, Snježana Radanović Kraj 7b, 21232 Kraj, Helena Vuković Ulica Kneza Domagoja 18, 21210 Solin, Željka Buzov Ive Tijardovića 18, 21000 Split</derivirana_varijabla>
  </DomainObject.Predmet.ProtustrankaWithAdress>
  <DomainObject.Predmet.ProtustrankaWithAdressOIB>
    <izvorni_sadrzaj>Mijo Nerlović-Murat, Mate Nerlović-Murat, Branka Murat, OIB 85357087197, Osoje 40, 21232 Osoje, Marko Murat Nerlović, Lucija Rudić, Anka Čatipović, Ivka Jokić, Cvita Slavica, Hrvoje Galić, OIB 24451518563, Eugena Buktenice 2, 21430 Nečujam, Tatjana Jutronić, OIB 29889181028, Vojka Krstulovića 11, 21000 Split, Ivan Rudić, Marko Rudić, OIB 99893344254, Prisoje 41, 21232 Prisoje, Snježana Radanović, OIB 22307536439, Kraj 7b, 21232 Kraj, Helena Vuković, OIB 65967940115, Ulica Kneza Domagoja 18, 21210 Solin, Željka Buzov, OIB 75560376867, Ive Tijardovića 18, 21000 Split</izvorni_sadrzaj>
    <derivirana_varijabla naziv="DomainObject.Predmet.ProtustrankaWithAdressOIB_1">Mijo Nerlović-Murat, Mate Nerlović-Murat, Branka Murat, OIB 85357087197, Osoje 40, 21232 Osoje, Marko Murat Nerlović, Lucija Rudić, Anka Čatipović, Ivka Jokić, Cvita Slavica, Hrvoje Galić, OIB 24451518563, Eugena Buktenice 2, 21430 Nečujam, Tatjana Jutronić, OIB 29889181028, Vojka Krstulovića 11, 21000 Split, Ivan Rudić, Marko Rudić, OIB 99893344254, Prisoje 41, 21232 Prisoje, Snježana Radanović, OIB 22307536439, Kraj 7b, 21232 Kraj, Helena Vuković, OIB 65967940115, Ulica Kneza Domagoja 18, 21210 Solin, Željka Buzov, OIB 75560376867, Ive Tijardovića 18, 21000 Split</derivirana_varijabla>
  </DomainObject.Predmet.ProtustrankaWithAdressOIB>
  <DomainObject.Predmet.ProtustrankaNazivFormated>
    <izvorni_sadrzaj>Mijo Nerlović-Murat,Mate Nerlović-Murat,Branka Murat,Marko Murat Nerlović,Lucija Rudić,Anka Čatipović,Ivka Jokić,Cvita Slavica,Hrvoje Galić,Tatjana Jutronić,Ivan Rudić,Marko Rudić,Snježana Radanović,Helena Vuković,Željka Buzov</izvorni_sadrzaj>
    <derivirana_varijabla naziv="DomainObject.Predmet.ProtustrankaNazivFormated_1">Mijo Nerlović-Murat,Mate Nerlović-Murat,Branka Murat,Marko Murat Nerlović,Lucija Rudić,Anka Čatipović,Ivka Jokić,Cvita Slavica,Hrvoje Galić,Tatjana Jutronić,Ivan Rudić,Marko Rudić,Snježana Radanović,Helena Vuković,Željka Buzov</derivirana_varijabla>
    <derivirana_varijabla naziv="Padez">Mijo Nerlović-Murat,Mate Nerlović-Murat,Branka Murat,Marko Murat Nerlović,Lucija Rudić,Anka Čatipović,Ivka Jokić,Cvita Slavica,Hrvoje Galić,Tatjana Jutronić,Ivan Rudić,Marko Rudić,Snježana Radanović,Helena Vuković,Željka Buzov</derivirana_varijabla>
  </DomainObject.Predmet.ProtustrankaNazivFormated>
  <DomainObject.Predmet.ProtustrankaNazivFormatedOIB>
    <izvorni_sadrzaj>Mijo Nerlović-Murat,Mate Nerlović-Murat,Branka Murat, OIB 85357087197,Marko Murat Nerlović,Lucija Rudić,Anka Čatipović,Ivka Jokić,Cvita Slavica,Hrvoje Galić, OIB 24451518563,Tatjana Jutronić, OIB 29889181028,Ivan Rudić,Marko Rudić, OIB 99893344254,Snježana Radanović, OIB 22307536439,Helena Vuković, OIB 65967940115,Željka Buzov, OIB 75560376867</izvorni_sadrzaj>
    <derivirana_varijabla naziv="DomainObject.Predmet.ProtustrankaNazivFormatedOIB_1">Mijo Nerlović-Murat,Mate Nerlović-Murat,Branka Murat, OIB 85357087197,Marko Murat Nerlović,Lucija Rudić,Anka Čatipović,Ivka Jokić,Cvita Slavica,Hrvoje Galić, OIB 24451518563,Tatjana Jutronić, OIB 29889181028,Ivan Rudić,Marko Rudić, OIB 99893344254,Snježana Radanović, OIB 22307536439,Helena Vuković, OIB 65967940115,Željka Buzov, OIB 75560376867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93 - Lolić Prenc</izvorni_sadrzaj>
    <derivirana_varijabla naziv="DomainObject.Predmet.Referada.Naziv_1">93 - Lolić Prenc</derivirana_varijabla>
  </DomainObject.Predmet.Referada.Naziv>
  <DomainObject.Predmet.Referada.Oznaka>
    <izvorni_sadrzaj>93</izvorni_sadrzaj>
    <derivirana_varijabla naziv="DomainObject.Predmet.Referada.Oznaka_1">93</derivirana_varijabla>
  </DomainObject.Predmet.Referada.Oznaka>
  <DomainObject.Predmet.Referada.Prostorija.Naziv>
    <izvorni_sadrzaj>Sudnica 32/I</izvorni_sadrzaj>
    <derivirana_varijabla naziv="DomainObject.Predmet.Referada.Prostorija.Naziv_1">Sudnica 32/I</derivirana_varijabla>
  </DomainObject.Predmet.Referada.Prostorija.Naziv>
  <DomainObject.Predmet.Referada.Prostorija.Oznaka>
    <izvorni_sadrzaj>32/I</izvorni_sadrzaj>
    <derivirana_varijabla naziv="DomainObject.Predmet.Referada.Prostorija.Oznaka_1">32/I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Tea Lolić Prenc</izvorni_sadrzaj>
    <derivirana_varijabla naziv="DomainObject.Predmet.Referada.Sudac_1">Tea Lolić Prenc</derivirana_varijabla>
    <derivirana_varijabla naziv="Dativ">Tea Lolić Prenc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Zoran Nerlović zastupanog po punomoćniku Nena Vujević; Klara Palada zastupane po punomoćniku Nena Vujević; Mate Nerlović zastupanog po punomoćniku Nena Vujević; Nera Šunjić zastupane po punomoćniku Nena Vujević</izvorni_sadrzaj>
    <derivirana_varijabla naziv="DomainObject.Predmet.StrankaFormated_1">  Zoran Nerlović zastupanog po punomoćniku Nena Vujević; Klara Palada zastupane po punomoćniku Nena Vujević; Mate Nerlović zastupanog po punomoćniku Nena Vujević; Nera Šunjić zastupane po punomoćniku Nena Vujević</derivirana_varijabla>
  </DomainObject.Predmet.StrankaFormated>
  <DomainObject.Predmet.StrankaFormatedOIB>
    <izvorni_sadrzaj>  Zoran Nerlović, OIB 03579106724 zastupanog po punomoćniku Nena Vujević; Klara Palada, OIB 57903582403 zastupane po punomoćniku Nena Vujević; Mate Nerlović, OIB 29046496855 zastupanog po punomoćniku Nena Vujević; Nera Šunjić, OIB 56527206226 zastupane po punomoćniku Nena Vujević</izvorni_sadrzaj>
    <derivirana_varijabla naziv="DomainObject.Predmet.StrankaFormatedOIB_1">  Zoran Nerlović, OIB 03579106724 zastupanog po punomoćniku Nena Vujević; Klara Palada, OIB 57903582403 zastupane po punomoćniku Nena Vujević; Mate Nerlović, OIB 29046496855 zastupanog po punomoćniku Nena Vujević; Nera Šunjić, OIB 56527206226 zastupane po punomoćniku Nena Vujević</derivirana_varijabla>
  </DomainObject.Predmet.StrankaFormatedOIB>
  <DomainObject.Predmet.StrankaFormatedWithAdress>
    <izvorni_sadrzaj> Zoran Nerlović, Deankovićeva ulica 11, 21217 Kaštel Novi zastupanog po punomoćniku Nena Vujević; Klara Palada, Put Dragočeva 3, 21212 Kaštel Sućurac zastupane po punomoćniku Nena Vujević; Mate Nerlović, Deankovićeva ulica 11, 21217 Kaštel Novi zastupanog po punomoćniku Nena Vujević; Nera Šunjić, Sukoišanska 33, 21000 Split zastupane po punomoćniku Nena Vujević</izvorni_sadrzaj>
    <derivirana_varijabla naziv="DomainObject.Predmet.StrankaFormatedWithAdress_1"> Zoran Nerlović, Deankovićeva ulica 11, 21217 Kaštel Novi zastupanog po punomoćniku Nena Vujević; Klara Palada, Put Dragočeva 3, 21212 Kaštel Sućurac zastupane po punomoćniku Nena Vujević; Mate Nerlović, Deankovićeva ulica 11, 21217 Kaštel Novi zastupanog po punomoćniku Nena Vujević; Nera Šunjić, Sukoišanska 33, 21000 Split zastupane po punomoćniku Nena Vujević</derivirana_varijabla>
  </DomainObject.Predmet.StrankaFormatedWithAdress>
  <DomainObject.Predmet.StrankaFormatedWithAdressOIB>
    <izvorni_sadrzaj> Zoran Nerlović, OIB 03579106724, Deankovićeva ulica 11, 21217 Kaštel Novi zastupanog po punomoćniku Nena Vujević; Klara Palada, OIB 57903582403, Put Dragočeva 3, 21212 Kaštel Sućurac zastupane po punomoćniku Nena Vujević; Mate Nerlović, OIB 29046496855, Deankovićeva ulica 11, 21217 Kaštel Novi zastupanog po punomoćniku Nena Vujević; Nera Šunjić, OIB 56527206226, Sukoišanska 33, 21000 Split zastupane po punomoćniku Nena Vujević</izvorni_sadrzaj>
    <derivirana_varijabla naziv="DomainObject.Predmet.StrankaFormatedWithAdressOIB_1"> Zoran Nerlović, OIB 03579106724, Deankovićeva ulica 11, 21217 Kaštel Novi zastupanog po punomoćniku Nena Vujević; Klara Palada, OIB 57903582403, Put Dragočeva 3, 21212 Kaštel Sućurac zastupane po punomoćniku Nena Vujević; Mate Nerlović, OIB 29046496855, Deankovićeva ulica 11, 21217 Kaštel Novi zastupanog po punomoćniku Nena Vujević; Nera Šunjić, OIB 56527206226, Sukoišanska 33, 21000 Split zastupane po punomoćniku Nena Vujević</derivirana_varijabla>
  </DomainObject.Predmet.StrankaFormatedWithAdressOIB>
  <DomainObject.Predmet.StrankaWithAdress>
    <izvorni_sadrzaj>Zoran Nerlović Deankovićeva ulica 11,21217 Kaštel Novi,Klara Palada Put Dragočeva 3,21212 Kaštel Sućurac,Mate Nerlović Deankovićeva ulica 11,21217 Kaštel Novi,Nera Šunjić Sukoišanska 33,21000 Split</izvorni_sadrzaj>
    <derivirana_varijabla naziv="DomainObject.Predmet.StrankaWithAdress_1">Zoran Nerlović Deankovićeva ulica 11,21217 Kaštel Novi,Klara Palada Put Dragočeva 3,21212 Kaštel Sućurac,Mate Nerlović Deankovićeva ulica 11,21217 Kaštel Novi,Nera Šunjić Sukoišanska 33,21000 Split</derivirana_varijabla>
  </DomainObject.Predmet.StrankaWithAdress>
  <DomainObject.Predmet.StrankaWithAdressOIB>
    <izvorni_sadrzaj>Zoran Nerlović, OIB 03579106724, Deankovićeva ulica 11,21217 Kaštel Novi,Klara Palada, OIB 57903582403, Put Dragočeva 3,21212 Kaštel Sućurac,Mate Nerlović, OIB 29046496855, Deankovićeva ulica 11,21217 Kaštel Novi,Nera Šunjić, OIB 56527206226, Sukoišanska 33,21000 Split</izvorni_sadrzaj>
    <derivirana_varijabla naziv="DomainObject.Predmet.StrankaWithAdressOIB_1">Zoran Nerlović, OIB 03579106724, Deankovićeva ulica 11,21217 Kaštel Novi,Klara Palada, OIB 57903582403, Put Dragočeva 3,21212 Kaštel Sućurac,Mate Nerlović, OIB 29046496855, Deankovićeva ulica 11,21217 Kaštel Novi,Nera Šunjić, OIB 56527206226, Sukoišanska 33,21000 Split</derivirana_varijabla>
  </DomainObject.Predmet.StrankaWithAdressOIB>
  <DomainObject.Predmet.StrankaNazivFormated>
    <izvorni_sadrzaj>Zoran Nerlović,Klara Palada,Mate Nerlović,Nera Šunjić</izvorni_sadrzaj>
    <derivirana_varijabla naziv="DomainObject.Predmet.StrankaNazivFormated_1">Zoran Nerlović,Klara Palada,Mate Nerlović,Nera Šunjić</derivirana_varijabla>
    <derivirana_varijabla naziv="Padez">Zoran Nerlović,Klara Palada,Mate Nerlović,Nera Šunjić</derivirana_varijabla>
  </DomainObject.Predmet.StrankaNazivFormated>
  <DomainObject.Predmet.StrankaNazivFormatedOIB>
    <izvorni_sadrzaj>Zoran Nerlović, OIB 03579106724,Klara Palada, OIB 57903582403,Mate Nerlović, OIB 29046496855,Nera Šunjić, OIB 56527206226</izvorni_sadrzaj>
    <derivirana_varijabla naziv="DomainObject.Predmet.StrankaNazivFormatedOIB_1">Zoran Nerlović, OIB 03579106724,Klara Palada, OIB 57903582403,Mate Nerlović, OIB 29046496855,Nera Šunjić, OIB 56527206226</derivirana_varijabla>
  </DomainObject.Predmet.StrankaNazivFormatedOIB>
  <DomainObject.Predmet.Sud.Adresa.Naselje>
    <izvorni_sadrzaj>Sinj</izvorni_sadrzaj>
    <derivirana_varijabla naziv="DomainObject.Predmet.Sud.Adresa.Naselje_1">Sinj</derivirana_varijabla>
  </DomainObject.Predmet.Sud.Adresa.Naselje>
  <DomainObject.Predmet.Sud.Adresa.NaseljeLokativ>
    <izvorni_sadrzaj>Sinju</izvorni_sadrzaj>
    <derivirana_varijabla naziv="DomainObject.Predmet.Sud.Adresa.NaseljeLokativ_1">Sinju</derivirana_varijabla>
  </DomainObject.Predmet.Sud.Adresa.NaseljeLokativ>
  <DomainObject.Predmet.Sud.Adresa.PostBroj>
    <izvorni_sadrzaj>21230</izvorni_sadrzaj>
    <derivirana_varijabla naziv="DomainObject.Predmet.Sud.Adresa.PostBroj_1">21230</derivirana_varijabla>
  </DomainObject.Predmet.Sud.Adresa.PostBroj>
  <DomainObject.Predmet.Sud.Adresa.UlicaIKBR>
    <izvorni_sadrzaj>Put Petrovca 3</izvorni_sadrzaj>
    <derivirana_varijabla naziv="DomainObject.Predmet.Sud.Adresa.UlicaIKBR_1">Put Petrovca 3</derivirana_varijabla>
  </DomainObject.Predmet.Sud.Adresa.UlicaIKBR>
  <DomainObject.Predmet.Sud.Naziv>
    <izvorni_sadrzaj>Općinski sud u Splitu - Stalna služba u Sinju</izvorni_sadrzaj>
    <derivirana_varijabla naziv="DomainObject.Predmet.Sud.Naziv_1">Općinski sud u Splitu - Stalna služba u Sinju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93 - Lolić Prenc</izvorni_sadrzaj>
    <derivirana_varijabla naziv="DomainObject.Predmet.TrenutnaLokacijaSpisa.Naziv_1">93 - Lolić Prenc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Stalne službe Sinj</izvorni_sadrzaj>
    <derivirana_varijabla naziv="DomainObject.Predmet.UstrojstvenaJedinicaVodi.Naziv_1">Pisarnica Stalne službe Sinj</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Nikolina Bosančić</izvorni_sadrzaj>
    <derivirana_varijabla naziv="DomainObject.Predmet.Zapisnicar_1">Nikolina Bosančić</derivirana_varijabla>
    <derivirana_varijabla naziv="Padez">Nikolina Bosančić</derivirana_varijabla>
  </DomainObject.Predmet.Zapisnicar>
  <DomainObject.Predmet.StrankaListFormated>
    <izvorni_sadrzaj>
      <item>Zoran Nerlović zastupanog po punomoćniku Nena Vujević</item>
      <item>Klara Palada zastupane po punomoćniku Nena Vujević</item>
      <item>Mate Nerlović zastupanog po punomoćniku Nena Vujević</item>
      <item>Nera Šunjić zastupane po punomoćniku Nena Vujević</item>
    </izvorni_sadrzaj>
    <derivirana_varijabla naziv="DomainObject.Predmet.StrankaListFormated_1">
      <item>Zoran Nerlović zastupanog po punomoćniku Nena Vujević</item>
      <item>Klara Palada zastupane po punomoćniku Nena Vujević</item>
      <item>Mate Nerlović zastupanog po punomoćniku Nena Vujević</item>
      <item>Nera Šunjić zastupane po punomoćniku Nena Vujević</item>
    </derivirana_varijabla>
  </DomainObject.Predmet.StrankaListFormated>
  <DomainObject.Predmet.StrankaListFormatedOIB>
    <izvorni_sadrzaj>
      <item>Zoran Nerlović, OIB 03579106724 zastupanog po punomoćniku Nena Vujević</item>
      <item>Klara Palada, OIB 57903582403 zastupane po punomoćniku Nena Vujević</item>
      <item>Mate Nerlović, OIB 29046496855 zastupanog po punomoćniku Nena Vujević</item>
      <item>Nera Šunjić, OIB 56527206226 zastupane po punomoćniku Nena Vujević</item>
    </izvorni_sadrzaj>
    <derivirana_varijabla naziv="DomainObject.Predmet.StrankaListFormatedOIB_1">
      <item>Zoran Nerlović, OIB 03579106724 zastupanog po punomoćniku Nena Vujević</item>
      <item>Klara Palada, OIB 57903582403 zastupane po punomoćniku Nena Vujević</item>
      <item>Mate Nerlović, OIB 29046496855 zastupanog po punomoćniku Nena Vujević</item>
      <item>Nera Šunjić, OIB 56527206226 zastupane po punomoćniku Nena Vujević</item>
    </derivirana_varijabla>
  </DomainObject.Predmet.StrankaListFormatedOIB>
  <DomainObject.Predmet.StrankaListFormatedWithAdress>
    <izvorni_sadrzaj>
      <item>Zoran Nerlović, Deankovićeva ulica 11, 21217 Kaštel Novi zastupanog po punomoćniku Nena Vujević</item>
      <item>Klara Palada, Put Dragočeva 3, 21212 Kaštel Sućurac zastupane po punomoćniku Nena Vujević</item>
      <item>Mate Nerlović, Deankovićeva ulica 11, 21217 Kaštel Novi zastupanog po punomoćniku Nena Vujević</item>
      <item>Nera Šunjić, Sukoišanska 33, 21000 Split zastupane po punomoćniku Nena Vujević</item>
    </izvorni_sadrzaj>
    <derivirana_varijabla naziv="DomainObject.Predmet.StrankaListFormatedWithAdress_1">
      <item>Zoran Nerlović, Deankovićeva ulica 11, 21217 Kaštel Novi zastupanog po punomoćniku Nena Vujević</item>
      <item>Klara Palada, Put Dragočeva 3, 21212 Kaštel Sućurac zastupane po punomoćniku Nena Vujević</item>
      <item>Mate Nerlović, Deankovićeva ulica 11, 21217 Kaštel Novi zastupanog po punomoćniku Nena Vujević</item>
      <item>Nera Šunjić, Sukoišanska 33, 21000 Split zastupane po punomoćniku Nena Vujević</item>
    </derivirana_varijabla>
  </DomainObject.Predmet.StrankaListFormatedWithAdress>
  <DomainObject.Predmet.StrankaListFormatedWithAdressOIB>
    <izvorni_sadrzaj>
      <item>Zoran Nerlović, OIB 03579106724, Deankovićeva ulica 11, 21217 Kaštel Novi zastupanog po punomoćniku Nena Vujević</item>
      <item>Klara Palada, OIB 57903582403, Put Dragočeva 3, 21212 Kaštel Sućurac zastupane po punomoćniku Nena Vujević</item>
      <item>Mate Nerlović, OIB 29046496855, Deankovićeva ulica 11, 21217 Kaštel Novi zastupanog po punomoćniku Nena Vujević</item>
      <item>Nera Šunjić, OIB 56527206226, Sukoišanska 33, 21000 Split zastupane po punomoćniku Nena Vujević</item>
    </izvorni_sadrzaj>
    <derivirana_varijabla naziv="DomainObject.Predmet.StrankaListFormatedWithAdressOIB_1">
      <item>Zoran Nerlović, OIB 03579106724, Deankovićeva ulica 11, 21217 Kaštel Novi zastupanog po punomoćniku Nena Vujević</item>
      <item>Klara Palada, OIB 57903582403, Put Dragočeva 3, 21212 Kaštel Sućurac zastupane po punomoćniku Nena Vujević</item>
      <item>Mate Nerlović, OIB 29046496855, Deankovićeva ulica 11, 21217 Kaštel Novi zastupanog po punomoćniku Nena Vujević</item>
      <item>Nera Šunjić, OIB 56527206226, Sukoišanska 33, 21000 Split zastupane po punomoćniku Nena Vujević</item>
    </derivirana_varijabla>
  </DomainObject.Predmet.StrankaListFormatedWithAdressOIB>
  <DomainObject.Predmet.StrankaListNazivFormated>
    <izvorni_sadrzaj>
      <item>Zoran Nerlović</item>
      <item>Klara Palada</item>
      <item>Mate Nerlović</item>
      <item>Nera Šunjić</item>
    </izvorni_sadrzaj>
    <derivirana_varijabla naziv="DomainObject.Predmet.StrankaListNazivFormated_1">
      <item>Zoran Nerlović</item>
      <item>Klara Palada</item>
      <item>Mate Nerlović</item>
      <item>Nera Šunjić</item>
    </derivirana_varijabla>
  </DomainObject.Predmet.StrankaListNazivFormated>
  <DomainObject.Predmet.StrankaListNazivFormatedOIB>
    <izvorni_sadrzaj>
      <item>Zoran Nerlović, OIB 03579106724</item>
      <item>Klara Palada, OIB 57903582403</item>
      <item>Mate Nerlović, OIB 29046496855</item>
      <item>Nera Šunjić, OIB 56527206226</item>
    </izvorni_sadrzaj>
    <derivirana_varijabla naziv="DomainObject.Predmet.StrankaListNazivFormatedOIB_1">
      <item>Zoran Nerlović, OIB 03579106724</item>
      <item>Klara Palada, OIB 57903582403</item>
      <item>Mate Nerlović, OIB 29046496855</item>
      <item>Nera Šunjić, OIB 56527206226</item>
    </derivirana_varijabla>
  </DomainObject.Predmet.StrankaListNazivFormatedOIB>
  <DomainObject.Predmet.ProtuStrankaListFormated>
    <izvorni_sadrzaj>
      <item>Mijo Nerlović-Murat</item>
      <item>Mate Nerlović-Murat</item>
      <item>Branka Murat</item>
      <item>Marko Murat Nerlović</item>
      <item>Lucija Rudić</item>
      <item>Anka Čatipović</item>
      <item>Ivka Jokić</item>
      <item>Cvita Slavica</item>
      <item>Hrvoje Galić</item>
      <item>Tatjana Jutronić</item>
      <item>Ivan Rudić</item>
      <item>Marko Rudić</item>
      <item>Snježana Radanović</item>
      <item>Helena Vuković</item>
      <item>Željka Buzov</item>
    </izvorni_sadrzaj>
    <derivirana_varijabla naziv="DomainObject.Predmet.ProtuStrankaListFormated_1">
      <item>Mijo Nerlović-Murat</item>
      <item>Mate Nerlović-Murat</item>
      <item>Branka Murat</item>
      <item>Marko Murat Nerlović</item>
      <item>Lucija Rudić</item>
      <item>Anka Čatipović</item>
      <item>Ivka Jokić</item>
      <item>Cvita Slavica</item>
      <item>Hrvoje Galić</item>
      <item>Tatjana Jutronić</item>
      <item>Ivan Rudić</item>
      <item>Marko Rudić</item>
      <item>Snježana Radanović</item>
      <item>Helena Vuković</item>
      <item>Željka Buzov</item>
    </derivirana_varijabla>
  </DomainObject.Predmet.ProtuStrankaListFormated>
  <DomainObject.Predmet.ProtuStrankaListFormatedOIB>
    <izvorni_sadrzaj>
      <item>Mijo Nerlović-Murat</item>
      <item>Mate Nerlović-Murat</item>
      <item>Branka Murat, OIB 85357087197</item>
      <item>Marko Murat Nerlović</item>
      <item>Lucija Rudić</item>
      <item>Anka Čatipović</item>
      <item>Ivka Jokić</item>
      <item>Cvita Slavica</item>
      <item>Hrvoje Galić, OIB 24451518563</item>
      <item>Tatjana Jutronić, OIB 29889181028</item>
      <item>Ivan Rudić</item>
      <item>Marko Rudić, OIB 99893344254</item>
      <item>Snježana Radanović, OIB 22307536439</item>
      <item>Helena Vuković, OIB 65967940115</item>
      <item>Željka Buzov, OIB 75560376867</item>
    </izvorni_sadrzaj>
    <derivirana_varijabla naziv="DomainObject.Predmet.ProtuStrankaListFormatedOIB_1">
      <item>Mijo Nerlović-Murat</item>
      <item>Mate Nerlović-Murat</item>
      <item>Branka Murat, OIB 85357087197</item>
      <item>Marko Murat Nerlović</item>
      <item>Lucija Rudić</item>
      <item>Anka Čatipović</item>
      <item>Ivka Jokić</item>
      <item>Cvita Slavica</item>
      <item>Hrvoje Galić, OIB 24451518563</item>
      <item>Tatjana Jutronić, OIB 29889181028</item>
      <item>Ivan Rudić</item>
      <item>Marko Rudić, OIB 99893344254</item>
      <item>Snježana Radanović, OIB 22307536439</item>
      <item>Helena Vuković, OIB 65967940115</item>
      <item>Željka Buzov, OIB 75560376867</item>
    </derivirana_varijabla>
  </DomainObject.Predmet.ProtuStrankaListFormatedOIB>
  <DomainObject.Predmet.ProtuStrankaListFormatedWithAdress>
    <izvorni_sadrzaj>
      <item>Mijo Nerlović-Murat</item>
      <item>Mate Nerlović-Murat</item>
      <item>Branka Murat, Osoje 40, 21232 Osoje</item>
      <item>Marko Murat Nerlović</item>
      <item>Lucija Rudić</item>
      <item>Anka Čatipović</item>
      <item>Ivka Jokić</item>
      <item>Cvita Slavica</item>
      <item>Hrvoje Galić, Eugena Buktenice 2, 21430 Nečujam</item>
      <item>Tatjana Jutronić, Vojka Krstulovića 11, 21000 Split</item>
      <item>Ivan Rudić</item>
      <item>Marko Rudić, Prisoje 41, 21232 Prisoje</item>
      <item>Snježana Radanović, Kraj 7b, 21232 Kraj</item>
      <item>Helena Vuković, Ulica Kneza Domagoja 18, 21210 Solin</item>
      <item>Željka Buzov, Ive Tijardovića 18, 21000 Split</item>
    </izvorni_sadrzaj>
    <derivirana_varijabla naziv="DomainObject.Predmet.ProtuStrankaListFormatedWithAdress_1">
      <item>Mijo Nerlović-Murat</item>
      <item>Mate Nerlović-Murat</item>
      <item>Branka Murat, Osoje 40, 21232 Osoje</item>
      <item>Marko Murat Nerlović</item>
      <item>Lucija Rudić</item>
      <item>Anka Čatipović</item>
      <item>Ivka Jokić</item>
      <item>Cvita Slavica</item>
      <item>Hrvoje Galić, Eugena Buktenice 2, 21430 Nečujam</item>
      <item>Tatjana Jutronić, Vojka Krstulovića 11, 21000 Split</item>
      <item>Ivan Rudić</item>
      <item>Marko Rudić, Prisoje 41, 21232 Prisoje</item>
      <item>Snježana Radanović, Kraj 7b, 21232 Kraj</item>
      <item>Helena Vuković, Ulica Kneza Domagoja 18, 21210 Solin</item>
      <item>Željka Buzov, Ive Tijardovića 18, 21000 Split</item>
    </derivirana_varijabla>
  </DomainObject.Predmet.ProtuStrankaListFormatedWithAdress>
  <DomainObject.Predmet.ProtuStrankaListFormatedWithAdressOIB>
    <izvorni_sadrzaj>
      <item>Mijo Nerlović-Murat</item>
      <item>Mate Nerlović-Murat</item>
      <item>Branka Murat, OIB 85357087197, Osoje 40, 21232 Osoje</item>
      <item>Marko Murat Nerlović</item>
      <item>Lucija Rudić</item>
      <item>Anka Čatipović</item>
      <item>Ivka Jokić</item>
      <item>Cvita Slavica</item>
      <item>Hrvoje Galić, OIB 24451518563, Eugena Buktenice 2, 21430 Nečujam</item>
      <item>Tatjana Jutronić, OIB 29889181028, Vojka Krstulovića 11, 21000 Split</item>
      <item>Ivan Rudić</item>
      <item>Marko Rudić, OIB 99893344254, Prisoje 41, 21232 Prisoje</item>
      <item>Snježana Radanović, OIB 22307536439, Kraj 7b, 21232 Kraj</item>
      <item>Helena Vuković, OIB 65967940115, Ulica Kneza Domagoja 18, 21210 Solin</item>
      <item>Željka Buzov, OIB 75560376867, Ive Tijardovića 18, 21000 Split</item>
    </izvorni_sadrzaj>
    <derivirana_varijabla naziv="DomainObject.Predmet.ProtuStrankaListFormatedWithAdressOIB_1">
      <item>Mijo Nerlović-Murat</item>
      <item>Mate Nerlović-Murat</item>
      <item>Branka Murat, OIB 85357087197, Osoje 40, 21232 Osoje</item>
      <item>Marko Murat Nerlović</item>
      <item>Lucija Rudić</item>
      <item>Anka Čatipović</item>
      <item>Ivka Jokić</item>
      <item>Cvita Slavica</item>
      <item>Hrvoje Galić, OIB 24451518563, Eugena Buktenice 2, 21430 Nečujam</item>
      <item>Tatjana Jutronić, OIB 29889181028, Vojka Krstulovića 11, 21000 Split</item>
      <item>Ivan Rudić</item>
      <item>Marko Rudić, OIB 99893344254, Prisoje 41, 21232 Prisoje</item>
      <item>Snježana Radanović, OIB 22307536439, Kraj 7b, 21232 Kraj</item>
      <item>Helena Vuković, OIB 65967940115, Ulica Kneza Domagoja 18, 21210 Solin</item>
      <item>Željka Buzov, OIB 75560376867, Ive Tijardovića 18, 21000 Split</item>
    </derivirana_varijabla>
  </DomainObject.Predmet.ProtuStrankaListFormatedWithAdressOIB>
  <DomainObject.Predmet.ProtuStrankaListNazivFormated>
    <izvorni_sadrzaj>
      <item>Mijo Nerlović-Murat</item>
      <item>Mate Nerlović-Murat</item>
      <item>Branka Murat</item>
      <item>Marko Murat Nerlović</item>
      <item>Lucija Rudić</item>
      <item>Anka Čatipović</item>
      <item>Ivka Jokić</item>
      <item>Cvita Slavica</item>
      <item>Hrvoje Galić</item>
      <item>Tatjana Jutronić</item>
      <item>Ivan Rudić</item>
      <item>Marko Rudić</item>
      <item>Snježana Radanović</item>
      <item>Helena Vuković</item>
      <item>Željka Buzov</item>
    </izvorni_sadrzaj>
    <derivirana_varijabla naziv="DomainObject.Predmet.ProtuStrankaListNazivFormated_1">
      <item>Mijo Nerlović-Murat</item>
      <item>Mate Nerlović-Murat</item>
      <item>Branka Murat</item>
      <item>Marko Murat Nerlović</item>
      <item>Lucija Rudić</item>
      <item>Anka Čatipović</item>
      <item>Ivka Jokić</item>
      <item>Cvita Slavica</item>
      <item>Hrvoje Galić</item>
      <item>Tatjana Jutronić</item>
      <item>Ivan Rudić</item>
      <item>Marko Rudić</item>
      <item>Snježana Radanović</item>
      <item>Helena Vuković</item>
      <item>Željka Buzov</item>
    </derivirana_varijabla>
  </DomainObject.Predmet.ProtuStrankaListNazivFormated>
  <DomainObject.Predmet.ProtuStrankaListNazivFormatedOIB>
    <izvorni_sadrzaj>
      <item>Mijo Nerlović-Murat</item>
      <item>Mate Nerlović-Murat</item>
      <item>Branka Murat, OIB 85357087197</item>
      <item>Marko Murat Nerlović</item>
      <item>Lucija Rudić</item>
      <item>Anka Čatipović</item>
      <item>Ivka Jokić</item>
      <item>Cvita Slavica</item>
      <item>Hrvoje Galić, OIB 24451518563</item>
      <item>Tatjana Jutronić, OIB 29889181028</item>
      <item>Ivan Rudić</item>
      <item>Marko Rudić, OIB 99893344254</item>
      <item>Snježana Radanović, OIB 22307536439</item>
      <item>Helena Vuković, OIB 65967940115</item>
      <item>Željka Buzov, OIB 75560376867</item>
    </izvorni_sadrzaj>
    <derivirana_varijabla naziv="DomainObject.Predmet.ProtuStrankaListNazivFormatedOIB_1">
      <item>Mijo Nerlović-Murat</item>
      <item>Mate Nerlović-Murat</item>
      <item>Branka Murat, OIB 85357087197</item>
      <item>Marko Murat Nerlović</item>
      <item>Lucija Rudić</item>
      <item>Anka Čatipović</item>
      <item>Ivka Jokić</item>
      <item>Cvita Slavica</item>
      <item>Hrvoje Galić, OIB 24451518563</item>
      <item>Tatjana Jutronić, OIB 29889181028</item>
      <item>Ivan Rudić</item>
      <item>Marko Rudić, OIB 99893344254</item>
      <item>Snježana Radanović, OIB 22307536439</item>
      <item>Helena Vuković, OIB 65967940115</item>
      <item>Željka Buzov, OIB 75560376867</item>
    </derivirana_varijabla>
  </DomainObject.Predmet.ProtuStrankaListNazivFormatedOIB>
  <DomainObject.Predmet.OstaliListFormated>
    <izvorni_sadrzaj>
      <item>Nena Vujević punomoćnik sudionika u postupku Klara Palada; Zoran Nerlović; Nera Šunjić; Mate Nerlović</item>
      <item>Mirela Perković</item>
      <item>Ante Šušnjara Geostar Sinj</item>
      <item>Dražen Bušić</item>
      <item>Anđelka Murat</item>
      <item>Mladen Stolica</item>
      <item>Ante Murat</item>
    </izvorni_sadrzaj>
    <derivirana_varijabla naziv="DomainObject.Predmet.OstaliListFormated_1">
      <item>Nena Vujević punomoćnik sudionika u postupku Klara Palada; Zoran Nerlović; Nera Šunjić; Mate Nerlović</item>
      <item>Mirela Perković</item>
      <item>Ante Šušnjara Geostar Sinj</item>
      <item>Dražen Bušić</item>
      <item>Anđelka Murat</item>
      <item>Mladen Stolica</item>
      <item>Ante Murat</item>
    </derivirana_varijabla>
    <derivirana_varijabla naziv="DrugaOsoba">
      <item>Nena Vujević punomoćnik sudionika u postupku Klara Palada; Zoran Nerlović; Nera Šunjić; Mate Nerlović</item>
      <item>Mirela Perković</item>
      <item>Ante Šušnjara Geostar Sinj</item>
      <item>Dražen Bušić</item>
      <item>Anđelka Murat</item>
      <item>Mladen Stolica</item>
      <item>Ante Murat</item>
    </derivirana_varijabla>
  </DomainObject.Predmet.OstaliListFormated>
  <DomainObject.Predmet.OstaliListFormatedOIB>
    <izvorni_sadrzaj>
      <item>Nena Vujević, OIB 04221251714 punomoćnik sudionika u postupku Klara Palada; Zoran Nerlović; Nera Šunjić; Mate Nerlović</item>
      <item>Mirela Perković, OIB 42972937773</item>
      <item>Ante Šušnjara Geostar Sinj</item>
      <item>Dražen Bušić</item>
      <item>Anđelka Murat</item>
      <item>Mladen Stolica</item>
      <item>Ante Murat</item>
    </izvorni_sadrzaj>
    <derivirana_varijabla naziv="DomainObject.Predmet.OstaliListFormatedOIB_1">
      <item>Nena Vujević, OIB 04221251714 punomoćnik sudionika u postupku Klara Palada; Zoran Nerlović; Nera Šunjić; Mate Nerlović</item>
      <item>Mirela Perković, OIB 42972937773</item>
      <item>Ante Šušnjara Geostar Sinj</item>
      <item>Dražen Bušić</item>
      <item>Anđelka Murat</item>
      <item>Mladen Stolica</item>
      <item>Ante Murat</item>
    </derivirana_varijabla>
  </DomainObject.Predmet.OstaliListFormatedOIB>
  <DomainObject.Predmet.OstaliListFormatedWithAdress>
    <izvorni_sadrzaj>
      <item>Nena Vujević, Put Petrovca 1, 21230 Sinj punomoćnik sudionika u postupku Klara Palada; Zoran Nerlović; Nera Šunjić; Mate Nerlović</item>
      <item>Mirela Perković</item>
      <item>Ante Šušnjara Geostar Sinj, Trg F.Tuđmana 6, 21230 Sinj</item>
      <item>Dražen Bušić, Ostravska 1, 21000 Split</item>
      <item>Anđelka Murat, Osoje 40, 21232 Osoje</item>
      <item>Mladen Stolica, Osoje 37, 21232 Osoje</item>
      <item>Ante Murat, Osoje 42, 21232 Osoje</item>
    </izvorni_sadrzaj>
    <derivirana_varijabla naziv="DomainObject.Predmet.OstaliListFormatedWithAdress_1">
      <item>Nena Vujević, Put Petrovca 1, 21230 Sinj punomoćnik sudionika u postupku Klara Palada; Zoran Nerlović; Nera Šunjić; Mate Nerlović</item>
      <item>Mirela Perković</item>
      <item>Ante Šušnjara Geostar Sinj, Trg F.Tuđmana 6, 21230 Sinj</item>
      <item>Dražen Bušić, Ostravska 1, 21000 Split</item>
      <item>Anđelka Murat, Osoje 40, 21232 Osoje</item>
      <item>Mladen Stolica, Osoje 37, 21232 Osoje</item>
      <item>Ante Murat, Osoje 42, 21232 Osoje</item>
    </derivirana_varijabla>
  </DomainObject.Predmet.OstaliListFormatedWithAdress>
  <DomainObject.Predmet.OstaliListFormatedWithAdressOIB>
    <izvorni_sadrzaj>
      <item>Nena Vujević, OIB 04221251714, Put Petrovca 1, 21230 Sinj punomoćnik sudionika u postupku Klara Palada; Zoran Nerlović; Nera Šunjić; Mate Nerlović</item>
      <item>Mirela Perković, OIB 42972937773</item>
      <item>Ante Šušnjara Geostar Sinj, Trg F.Tuđmana 6, 21230 Sinj</item>
      <item>Dražen Bušić, Ostravska 1, 21000 Split</item>
      <item>Anđelka Murat, Osoje 40, 21232 Osoje</item>
      <item>Mladen Stolica, Osoje 37, 21232 Osoje</item>
      <item>Ante Murat, Osoje 42, 21232 Osoje</item>
    </izvorni_sadrzaj>
    <derivirana_varijabla naziv="DomainObject.Predmet.OstaliListFormatedWithAdressOIB_1">
      <item>Nena Vujević, OIB 04221251714, Put Petrovca 1, 21230 Sinj punomoćnik sudionika u postupku Klara Palada; Zoran Nerlović; Nera Šunjić; Mate Nerlović</item>
      <item>Mirela Perković, OIB 42972937773</item>
      <item>Ante Šušnjara Geostar Sinj, Trg F.Tuđmana 6, 21230 Sinj</item>
      <item>Dražen Bušić, Ostravska 1, 21000 Split</item>
      <item>Anđelka Murat, Osoje 40, 21232 Osoje</item>
      <item>Mladen Stolica, Osoje 37, 21232 Osoje</item>
      <item>Ante Murat, Osoje 42, 21232 Osoje</item>
    </derivirana_varijabla>
  </DomainObject.Predmet.OstaliListFormatedWithAdressOIB>
  <DomainObject.Predmet.OstaliListNazivFormated>
    <izvorni_sadrzaj>
      <item>Nena Vujević</item>
      <item>Mirela Perković</item>
      <item>Ante Šušnjara Geostar Sinj</item>
      <item>Dražen Bušić</item>
      <item>Anđelka Murat</item>
      <item>Mladen Stolica</item>
      <item>Ante Murat</item>
    </izvorni_sadrzaj>
    <derivirana_varijabla naziv="DomainObject.Predmet.OstaliListNazivFormated_1">
      <item>Nena Vujević</item>
      <item>Mirela Perković</item>
      <item>Ante Šušnjara Geostar Sinj</item>
      <item>Dražen Bušić</item>
      <item>Anđelka Murat</item>
      <item>Mladen Stolica</item>
      <item>Ante Murat</item>
    </derivirana_varijabla>
  </DomainObject.Predmet.OstaliListNazivFormated>
  <DomainObject.Predmet.OstaliListNazivFormatedOIB>
    <izvorni_sadrzaj>
      <item>Nena Vujević, OIB 04221251714</item>
      <item>Mirela Perković, OIB 42972937773</item>
      <item>Ante Šušnjara Geostar Sinj</item>
      <item>Dražen Bušić</item>
      <item>Anđelka Murat</item>
      <item>Mladen Stolica</item>
      <item>Ante Murat</item>
    </izvorni_sadrzaj>
    <derivirana_varijabla naziv="DomainObject.Predmet.OstaliListNazivFormatedOIB_1">
      <item>Nena Vujević, OIB 04221251714</item>
      <item>Mirela Perković, OIB 42972937773</item>
      <item>Ante Šušnjara Geostar Sinj</item>
      <item>Dražen Bušić</item>
      <item>Anđelka Murat</item>
      <item>Mladen Stolica</item>
      <item>Ante Murat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24. srpnja 2026.</izvorni_sadrzaj>
    <derivirana_varijabla naziv="DomainObject.Datum_1">24. srpnja 2026.</derivirana_varijabla>
  </DomainObject.Datum>
  <DomainObject.PoslovniBrojDokumenta>
    <izvorni_sadrzaj/>
    <derivirana_varijabla naziv="DomainObject.PoslovniBrojDokumenta_1"/>
  </DomainObject.PoslovniBrojDokumenta>
  <DomainObject.Predmet.StrankaIDrugi>
    <izvorni_sadrzaj>Zoran Nerlović i dr.</izvorni_sadrzaj>
    <derivirana_varijabla naziv="DomainObject.Predmet.StrankaIDrugi_1">Zoran Nerlović i dr.</derivirana_varijabla>
  </DomainObject.Predmet.StrankaIDrugi>
  <DomainObject.Predmet.ProtustrankaIDrugi>
    <izvorni_sadrzaj>Mijo Nerlović-Murat i dr.</izvorni_sadrzaj>
    <derivirana_varijabla naziv="DomainObject.Predmet.ProtustrankaIDrugi_1">Mijo Nerlović-Murat i dr.</derivirana_varijabla>
  </DomainObject.Predmet.ProtustrankaIDrugi>
  <DomainObject.Predmet.StrankaIDrugiAdressOIB>
    <izvorni_sadrzaj>Zoran Nerlović, OIB 03579106724, Deankovićeva ulica 11, 21217 Kaštel Novi i dr.</izvorni_sadrzaj>
    <derivirana_varijabla naziv="DomainObject.Predmet.StrankaIDrugiAdressOIB_1">Zoran Nerlović, OIB 03579106724, Deankovićeva ulica 11, 21217 Kaštel Novi i dr.</derivirana_varijabla>
  </DomainObject.Predmet.StrankaIDrugiAdressOIB>
  <DomainObject.Predmet.ProtustrankaIDrugiAdressOIB>
    <izvorni_sadrzaj>Mijo Nerlović-Murat i dr.</izvorni_sadrzaj>
    <derivirana_varijabla naziv="DomainObject.Predmet.ProtustrankaIDrugiAdressOIB_1">Mijo Nerlović-Murat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Nerlović</item>
      <item>Mijo Nerlović-Murat</item>
      <item>Mate Nerlović-Murat</item>
      <item>Klara Palada</item>
      <item>Mate Nerlović</item>
      <item>Nera Šunjić</item>
      <item>Branka Murat</item>
      <item>Marko Murat Nerlović</item>
      <item>Lucija Rudić</item>
      <item>Anka Čatipović</item>
      <item>Ivka Jokić</item>
      <item>Cvita Slavica</item>
      <item>Hrvoje Galić</item>
      <item>Tatjana Jutronić</item>
      <item>Ivan Rudić</item>
      <item>Marko Rudić</item>
      <item>Nena Vujević</item>
      <item>Snježana Radanović</item>
      <item>Helena Vuković</item>
      <item>Željka Buzov</item>
      <item>Mirela Perković</item>
      <item>Ante Šušnjara Geostar Sinj</item>
      <item>Dražen Bušić</item>
      <item>Anđelka Murat</item>
      <item>Mladen Stolica</item>
      <item>Ante Murat</item>
    </izvorni_sadrzaj>
    <derivirana_varijabla naziv="DomainObject.Predmet.SudioniciListNaziv_1">
      <item>Zoran Nerlović</item>
      <item>Mijo Nerlović-Murat</item>
      <item>Mate Nerlović-Murat</item>
      <item>Klara Palada</item>
      <item>Mate Nerlović</item>
      <item>Nera Šunjić</item>
      <item>Branka Murat</item>
      <item>Marko Murat Nerlović</item>
      <item>Lucija Rudić</item>
      <item>Anka Čatipović</item>
      <item>Ivka Jokić</item>
      <item>Cvita Slavica</item>
      <item>Hrvoje Galić</item>
      <item>Tatjana Jutronić</item>
      <item>Ivan Rudić</item>
      <item>Marko Rudić</item>
      <item>Nena Vujević</item>
      <item>Snježana Radanović</item>
      <item>Helena Vuković</item>
      <item>Željka Buzov</item>
      <item>Mirela Perković</item>
      <item>Ante Šušnjara Geostar Sinj</item>
      <item>Dražen Bušić</item>
      <item>Anđelka Murat</item>
      <item>Mladen Stolica</item>
      <item>Ante Murat</item>
    </derivirana_varijabla>
    <derivirana_varijabla naziv="OstaliSudionici">
      <item>Zoran Nerlović</item>
      <item>Mijo Nerlović-Murat</item>
      <item>Mate Nerlović-Murat</item>
      <item>Klara Palada</item>
      <item>Mate Nerlović</item>
      <item>Nera Šunjić</item>
      <item>Branka Murat</item>
      <item>Marko Murat Nerlović</item>
      <item>Lucija Rudić</item>
      <item>Anka Čatipović</item>
      <item>Ivka Jokić</item>
      <item>Cvita Slavica</item>
      <item>Hrvoje Galić</item>
      <item>Tatjana Jutronić</item>
      <item>Ivan Rudić</item>
      <item>Marko Rudić</item>
      <item>Nena Vujević</item>
      <item>Snježana Radanović</item>
      <item>Helena Vuković</item>
      <item>Željka Buzov</item>
      <item>Mirela Perković</item>
      <item>Ante Šušnjara Geostar Sinj</item>
      <item>Dražen Bušić</item>
      <item>Anđelka Murat</item>
      <item>Mladen Stolica</item>
      <item>Ante Murat</item>
    </derivirana_varijabla>
  </DomainObject.Predmet.SudioniciListNaziv>
  <DomainObject.Predmet.SudioniciListAdressOIB>
    <izvorni_sadrzaj>
      <item>Zoran Nerlović, OIB 03579106724, Deankovićeva ulica 11,21217 Kaštel Novi</item>
      <item>Mijo Nerlović-Murat</item>
      <item>Mate Nerlović-Murat</item>
      <item>Klara Palada, OIB 57903582403, Put Dragočeva 3,21212 Kaštel Sućurac</item>
      <item>Mate Nerlović, OIB 29046496855, Deankovićeva ulica 11,21217 Kaštel Novi</item>
      <item>Nera Šunjić, OIB 56527206226, Sukoišanska 33,21000 Split</item>
      <item>Branka Murat, OIB 85357087197, Osoje 40,21232 Osoje</item>
      <item>Marko Murat Nerlović</item>
      <item>Lucija Rudić</item>
      <item>Anka Čatipović</item>
      <item>Ivka Jokić</item>
      <item>Cvita Slavica</item>
      <item>Hrvoje Galić, OIB 24451518563, Eugena Buktenice 2,21430 Nečujam</item>
      <item>Tatjana Jutronić, OIB 29889181028, Vojka Krstulovića 11,21000 Split</item>
      <item>Ivan Rudić</item>
      <item>Marko Rudić, OIB 99893344254, Prisoje 41,21232 Prisoje</item>
      <item>Nena Vujević, OIB 04221251714, Put Petrovca 1,21230 Sinj</item>
      <item>Snježana Radanović, OIB 22307536439, Kraj 7b,21232 Kraj</item>
      <item>Helena Vuković, OIB 65967940115, Ulica Kneza Domagoja 18,21210 Solin</item>
      <item>Željka Buzov, OIB 75560376867, Ive Tijardovića 18,21000 Split</item>
      <item>Mirela Perković, OIB 42972937773</item>
      <item>Ante Šušnjara Geostar Sinj, Trg F.Tuđmana 6,21230 Sinj</item>
      <item>Dražen Bušić, Ostravska 1,21000 Split</item>
      <item>Anđelka Murat, Osoje 40,21232 Osoje</item>
      <item>Mladen Stolica, Osoje 37,21232 Osoje</item>
      <item>Ante Murat, Osoje 42,21232 Osoje</item>
    </izvorni_sadrzaj>
    <derivirana_varijabla naziv="DomainObject.Predmet.SudioniciListAdressOIB_1">
      <item>Zoran Nerlović, OIB 03579106724, Deankovićeva ulica 11,21217 Kaštel Novi</item>
      <item>Mijo Nerlović-Murat</item>
      <item>Mate Nerlović-Murat</item>
      <item>Klara Palada, OIB 57903582403, Put Dragočeva 3,21212 Kaštel Sućurac</item>
      <item>Mate Nerlović, OIB 29046496855, Deankovićeva ulica 11,21217 Kaštel Novi</item>
      <item>Nera Šunjić, OIB 56527206226, Sukoišanska 33,21000 Split</item>
      <item>Branka Murat, OIB 85357087197, Osoje 40,21232 Osoje</item>
      <item>Marko Murat Nerlović</item>
      <item>Lucija Rudić</item>
      <item>Anka Čatipović</item>
      <item>Ivka Jokić</item>
      <item>Cvita Slavica</item>
      <item>Hrvoje Galić, OIB 24451518563, Eugena Buktenice 2,21430 Nečujam</item>
      <item>Tatjana Jutronić, OIB 29889181028, Vojka Krstulovića 11,21000 Split</item>
      <item>Ivan Rudić</item>
      <item>Marko Rudić, OIB 99893344254, Prisoje 41,21232 Prisoje</item>
      <item>Nena Vujević, OIB 04221251714, Put Petrovca 1,21230 Sinj</item>
      <item>Snježana Radanović, OIB 22307536439, Kraj 7b,21232 Kraj</item>
      <item>Helena Vuković, OIB 65967940115, Ulica Kneza Domagoja 18,21210 Solin</item>
      <item>Željka Buzov, OIB 75560376867, Ive Tijardovića 18,21000 Split</item>
      <item>Mirela Perković, OIB 42972937773</item>
      <item>Ante Šušnjara Geostar Sinj, Trg F.Tuđmana 6,21230 Sinj</item>
      <item>Dražen Bušić, Ostravska 1,21000 Split</item>
      <item>Anđelka Murat, Osoje 40,21232 Osoje</item>
      <item>Mladen Stolica, Osoje 37,21232 Osoje</item>
      <item>Ante Murat, Osoje 42,21232 Osoje</item>
    </derivirana_varijabla>
  </DomainObject.Predmet.SudioniciListAdressOIB>
  <DomainObject.UcesnikSudskeRadnje.NazivFormated>
    <izvorni_sadrzaj>Hrvoje Galić, OIB 24451518563, Eugena Buktenice 2,21430 Nečujam</izvorni_sadrzaj>
    <derivirana_varijabla naziv="DomainObject.UcesnikSudskeRadnje.NazivFormated_1">Hrvoje Galić, OIB 24451518563, Eugena Buktenice 2,21430 Nečujam</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03579106724</item>
      <item>, OIB null</item>
      <item>, OIB null</item>
      <item>, OIB 57903582403</item>
      <item>, OIB 29046496855</item>
      <item>, OIB 56527206226</item>
      <item>, OIB 85357087197</item>
      <item>, OIB null</item>
      <item>, OIB null</item>
      <item>, OIB null</item>
      <item>, OIB null</item>
      <item>, OIB null</item>
      <item>, OIB 24451518563</item>
      <item>, OIB 29889181028</item>
      <item>, OIB null</item>
      <item>, OIB 99893344254</item>
      <item>, OIB 04221251714</item>
      <item>, OIB 22307536439</item>
      <item>, OIB 65967940115</item>
      <item>, OIB 75560376867</item>
      <item>, OIB 42972937773</item>
      <item>, OIB null</item>
      <item>, OIB null</item>
      <item>, OIB null</item>
      <item>, OIB null</item>
      <item>, OIB null</item>
    </izvorni_sadrzaj>
    <derivirana_varijabla naziv="DomainObject.Predmet.SudioniciListNazivOIB_1">
      <item>, OIB 03579106724</item>
      <item>, OIB null</item>
      <item>, OIB null</item>
      <item>, OIB 57903582403</item>
      <item>, OIB 29046496855</item>
      <item>, OIB 56527206226</item>
      <item>, OIB 85357087197</item>
      <item>, OIB null</item>
      <item>, OIB null</item>
      <item>, OIB null</item>
      <item>, OIB null</item>
      <item>, OIB null</item>
      <item>, OIB 24451518563</item>
      <item>, OIB 29889181028</item>
      <item>, OIB null</item>
      <item>, OIB 99893344254</item>
      <item>, OIB 04221251714</item>
      <item>, OIB 22307536439</item>
      <item>, OIB 65967940115</item>
      <item>, OIB 75560376867</item>
      <item>, OIB 42972937773</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UcesnikSudskeRadnje.SudskaRadnja.UcesniciObavijest>
    <izvorni_sadrzaj>1. Tuženik Hrvoje Galić, OIB 24451518563, Eugena Buktenice 2, 21430 Nečujam</izvorni_sadrzaj>
    <derivirana_varijabla naziv="DomainObject.UcesnikSudskeRadnje.SudskaRadnja.UcesniciObavijest_1">1. Tuženik Hrvoje Galić, OIB 24451518563, Eugena Buktenice 2, 21430 Nečujam</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prosinca 2019.</izvorni_sadrzaj>
    <derivirana_varijabla naziv="DomainObject.Predmet.DatumPocetkaProcesa_1">5.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tea.lolic@ossu.pravosudje.hr</izvorni_sadrzaj>
    <derivirana_varijabla naziv="DomainObject.Sudac.Email_1">tea.lolic@ossu.pravosudje.hr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1BA2C1-C4AD-4668-A72D-4D56F37B2E3F}">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371</properties:Words>
  <properties:Characters>2128</properties:Characters>
  <properties:Lines>55</properties:Lines>
  <properties:Paragraphs>22</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2020-01-10T14:11:00Z</dcterms:created>
  <dc:creator>wsadmin</dc:creator>
  <dc:description>Ovaj predložak služi kao osnova za kreiranje novih eSPIS predložaka te za upravljanje eSPIS funkcijama tijekom obrade sudskih dokumenata.</dc:description>
  <cp:lastModifiedBy>Nikolina Bosančić</cp:lastModifiedBy>
  <cp:lastPrinted>2019-12-06T11:55:00Z</cp:lastPrinted>
  <dcterms:modified xmlns:xsi="http://www.w3.org/2001/XMLSchema-instance" xsi:type="dcterms:W3CDTF">2026-07-24T09:49:00Z</dcterms:modified>
  <cp:revision>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927462136</vt:lpwstr>
  </prop:property>
  <prop:property fmtid="{D5CDD505-2E9C-101B-9397-08002B2CF9AE}" pid="6" name="Naslov">
    <vt:lpwstr>Poziv za Hrvoje Galić - Ročište za glavnu raspravu</vt:lpwstr>
  </prop:property>
  <prop:property fmtid="{D5CDD505-2E9C-101B-9397-08002B2CF9AE}" pid="7" name="Predlozak_id">
    <vt:lpwstr>1000000056</vt:lpwstr>
  </prop:property>
  <prop:property fmtid="{D5CDD505-2E9C-101B-9397-08002B2CF9AE}" pid="8" name="Predlozak_oznaka">
    <vt:lpwstr>PO016</vt:lpwstr>
  </prop:property>
  <prop:property fmtid="{D5CDD505-2E9C-101B-9397-08002B2CF9AE}" pid="9" name="Predlozak_naziv">
    <vt:lpwstr>Poziv - glavna rasprava (Novi ZPP)</vt:lpwstr>
  </prop:property>
</prop:Properties>
</file>